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80C41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2C71F629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  <w:r w:rsidRPr="00BF1DE3">
        <w:rPr>
          <w:b/>
          <w:color w:val="000000"/>
          <w:sz w:val="28"/>
        </w:rPr>
        <w:t xml:space="preserve">               РАСЧЕТ ВАЛОВЫХ ВЫБРОСОВ</w:t>
      </w:r>
    </w:p>
    <w:p w14:paraId="4FCDE42A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</w:p>
    <w:p w14:paraId="1061F00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Город  N 018,Жалагаш</w:t>
      </w:r>
    </w:p>
    <w:p w14:paraId="3A0B432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18C8D56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Объект N 0002,Вариант 1 СТР-ВО КАМЕРЫ ЗАПУСКА И ПРИЕМА ОЧИСТНЫХ УСТРОЙСТВ НА СП-6 Арыскум</w:t>
      </w:r>
    </w:p>
    <w:p w14:paraId="779ACE8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536DFDD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загрязнения N 0001</w:t>
      </w:r>
    </w:p>
    <w:p w14:paraId="0FE7E62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выделения N 001,САГ</w:t>
      </w:r>
    </w:p>
    <w:p w14:paraId="0819055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0095351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7910F82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0DFB471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т, 1.12</w:t>
      </w:r>
    </w:p>
    <w:p w14:paraId="765D822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кВт, 100</w:t>
      </w:r>
    </w:p>
    <w:p w14:paraId="07C3CB6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г/кВт*ч, 110</w:t>
      </w:r>
    </w:p>
    <w:p w14:paraId="2CE2221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K, 274</w:t>
      </w:r>
    </w:p>
    <w:p w14:paraId="004C9C3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485D5E3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0B90F68E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4960BD9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кг/с:</w:t>
      </w:r>
    </w:p>
    <w:p w14:paraId="1FEE01C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110 * 100 = </w:t>
      </w:r>
      <w:r w:rsidRPr="00BF1DE3">
        <w:rPr>
          <w:rFonts w:ascii="Arial" w:hAnsi="Arial" w:cs="Arial"/>
          <w:b/>
          <w:color w:val="000000"/>
        </w:rPr>
        <w:t>0.09592</w:t>
      </w:r>
      <w:r w:rsidRPr="00BF1DE3">
        <w:rPr>
          <w:rFonts w:ascii="Courier New" w:hAnsi="Courier New" w:cs="Courier New"/>
          <w:color w:val="000000"/>
          <w:sz w:val="22"/>
        </w:rPr>
        <w:t xml:space="preserve">    (А.3)</w:t>
      </w:r>
    </w:p>
    <w:p w14:paraId="00E9F8F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02C90B24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14:paraId="0AA358F0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BF1DE3">
        <w:rPr>
          <w:b/>
          <w:color w:val="000000"/>
        </w:rPr>
        <w:t xml:space="preserve">1.31 / (1 + 274 / 273) = </w:t>
      </w:r>
      <w:r w:rsidRPr="00BF1DE3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14:paraId="4A23FDD8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14:paraId="3A009AF8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6FCE1CDB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14:paraId="3143DD3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BF1DE3">
        <w:rPr>
          <w:b/>
          <w:color w:val="000000"/>
        </w:rPr>
        <w:t xml:space="preserve">0.09592 / 0.653802559 = </w:t>
      </w:r>
      <w:r w:rsidRPr="00BF1DE3">
        <w:rPr>
          <w:rFonts w:ascii="Arial" w:hAnsi="Arial" w:cs="Arial"/>
          <w:b/>
          <w:color w:val="000000"/>
        </w:rPr>
        <w:t>0.146710958</w:t>
      </w:r>
      <w:r w:rsidRPr="00BF1DE3">
        <w:rPr>
          <w:rFonts w:ascii="Courier New" w:hAnsi="Courier New" w:cs="Courier New"/>
          <w:color w:val="000000"/>
          <w:sz w:val="22"/>
        </w:rPr>
        <w:t xml:space="preserve">    (А.4)</w:t>
      </w:r>
    </w:p>
    <w:p w14:paraId="4717493A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1B95876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3F194D7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705E10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F1DE3" w14:paraId="59835AF8" w14:textId="77777777" w:rsidTr="00BF1DE3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7CEA" w14:textId="1F45BFAD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E58A" w14:textId="51D712AF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B261" w14:textId="42F49E50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0583" w14:textId="3D6A3BA1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3700" w14:textId="2F7E5DCA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CE9F" w14:textId="1DE0E11B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E7884" w14:textId="572890AA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0FC1" w14:textId="4A42AB04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F1DE3" w14:paraId="781AE72E" w14:textId="77777777" w:rsidTr="00BF1DE3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2173" w14:textId="3B23C32D" w:rsidR="00BF1DE3" w:rsidRPr="00BF1DE3" w:rsidRDefault="00BF1DE3" w:rsidP="00BF1DE3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0B33" w14:textId="66036BBD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75E0" w14:textId="2C491C0F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DDC0" w14:textId="0BC64298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049D" w14:textId="4FF57E36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CA3D" w14:textId="17F7B1EA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3969" w14:textId="14711EC0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5447" w14:textId="52B55CD4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41E45A70" w14:textId="12B709E2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3FDC773E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31CF43A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F1DE3" w14:paraId="3FC2A7E5" w14:textId="77777777" w:rsidTr="00BF1DE3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B390" w14:textId="29AFD715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8F87" w14:textId="59DB00C4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FD65" w14:textId="41B94BA0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CCE0" w14:textId="7C970C97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AEA1" w14:textId="49CB0A65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16B4" w14:textId="0D5AA32E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C46B" w14:textId="6932D10F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0C39" w14:textId="5D8B12E0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F1DE3" w14:paraId="6C6FF737" w14:textId="77777777" w:rsidTr="00BF1DE3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886AD" w14:textId="1E6BF6B6" w:rsidR="00BF1DE3" w:rsidRPr="00BF1DE3" w:rsidRDefault="00BF1DE3" w:rsidP="00BF1DE3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38639" w14:textId="2EE4762A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F758" w14:textId="0D95FF21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E57A" w14:textId="4E694E9C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9528F" w14:textId="38F9844C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1E9B" w14:textId="57553857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FCDF1" w14:textId="7B5F4E8C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C61C8" w14:textId="1255551C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1302E6EA" w14:textId="6EAEDD93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7ED2AAE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61B174DA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г/с:</w:t>
      </w:r>
    </w:p>
    <w:p w14:paraId="320EDF4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BF1DE3">
        <w:rPr>
          <w:rFonts w:ascii="Courier New" w:hAnsi="Courier New" w:cs="Courier New"/>
          <w:color w:val="000000"/>
          <w:sz w:val="22"/>
        </w:rPr>
        <w:t xml:space="preserve">    (1)</w:t>
      </w:r>
    </w:p>
    <w:p w14:paraId="7932D8F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т/год:</w:t>
      </w:r>
    </w:p>
    <w:p w14:paraId="31D792FA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14:paraId="2B36589F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7A7BA93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BF1DE3">
        <w:rPr>
          <w:b/>
          <w:i/>
          <w:color w:val="000000"/>
          <w:sz w:val="22"/>
        </w:rPr>
        <w:t xml:space="preserve"> </w:t>
      </w:r>
    </w:p>
    <w:p w14:paraId="7F4A5B9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52A662CE" w14:textId="77777777" w:rsidR="00BF1DE3" w:rsidRPr="00BF1DE3" w:rsidRDefault="00BF1DE3" w:rsidP="00BF1DE3">
      <w:pPr>
        <w:rPr>
          <w:b/>
          <w:i/>
          <w:color w:val="000000"/>
          <w:sz w:val="22"/>
        </w:rPr>
      </w:pPr>
      <w:r w:rsidRPr="00BF1DE3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F1DE3" w14:paraId="09CC97F8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ABEE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Код</w:t>
            </w:r>
          </w:p>
          <w:p w14:paraId="0C5176B7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6CE49F5E" w14:textId="2BEBB37C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3FE7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Примесь</w:t>
            </w:r>
          </w:p>
          <w:p w14:paraId="340D2315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19C2D30F" w14:textId="2A3E5344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3D1C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г/сек</w:t>
            </w:r>
          </w:p>
          <w:p w14:paraId="6DA65009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без</w:t>
            </w:r>
          </w:p>
          <w:p w14:paraId="6227AE4E" w14:textId="2059559E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D498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т/год</w:t>
            </w:r>
          </w:p>
          <w:p w14:paraId="707CC91A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без</w:t>
            </w:r>
          </w:p>
          <w:p w14:paraId="2756C798" w14:textId="7E3BE28D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8AF6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%</w:t>
            </w:r>
          </w:p>
          <w:p w14:paraId="281F889D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очистки</w:t>
            </w:r>
          </w:p>
          <w:p w14:paraId="4733E337" w14:textId="5593F4B4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AFD6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г/сек</w:t>
            </w:r>
          </w:p>
          <w:p w14:paraId="19A0907A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c</w:t>
            </w:r>
          </w:p>
          <w:p w14:paraId="2CA09C62" w14:textId="3FD34CEC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E067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т/год</w:t>
            </w:r>
          </w:p>
          <w:p w14:paraId="2240E2DB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c</w:t>
            </w:r>
          </w:p>
          <w:p w14:paraId="289C288E" w14:textId="2E4BBC55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F1DE3" w14:paraId="78760A95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5C1C" w14:textId="6380EFE3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81D4" w14:textId="647FB7BF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86BF8" w14:textId="12B903E4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EDA6" w14:textId="5ED6EBB6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0.03584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CA00" w14:textId="761D938F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53E5" w14:textId="67B2CB1C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42F44" w14:textId="5126DC3E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0.03584</w:t>
            </w:r>
          </w:p>
        </w:tc>
      </w:tr>
      <w:tr w:rsidR="00BF1DE3" w14:paraId="6F913CAF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6ED1" w14:textId="31D1EE1A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F27C" w14:textId="5DA81DE8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5F7A" w14:textId="15902B8B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C2C1" w14:textId="56E33A4D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0.005824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547B" w14:textId="66408EC3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6E1F4" w14:textId="55B1B32B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1D70" w14:textId="1D335AC8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0.005824</w:t>
            </w:r>
          </w:p>
        </w:tc>
      </w:tr>
      <w:tr w:rsidR="00BF1DE3" w14:paraId="0D0DD238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1346B" w14:textId="66465B4C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B375" w14:textId="34297237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54706" w14:textId="350F6845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A1DE" w14:textId="2B1FF310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0.00224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8C90B" w14:textId="03BC780B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58D88" w14:textId="7055FF8E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34869" w14:textId="2E39E851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0.00224</w:t>
            </w:r>
          </w:p>
        </w:tc>
      </w:tr>
      <w:tr w:rsidR="00BF1DE3" w14:paraId="35C1DE2F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1DDE" w14:textId="69756E97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CB965" w14:textId="59207590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13952" w14:textId="4D4B05EE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F2A1" w14:textId="522F5586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DD49" w14:textId="7CF0DC41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E0859" w14:textId="3F3E9D01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F51B" w14:textId="6019FEB6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0.0056</w:t>
            </w:r>
          </w:p>
        </w:tc>
      </w:tr>
      <w:tr w:rsidR="00BF1DE3" w14:paraId="7C4F8BFD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C26F" w14:textId="12BA5A5B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3E082" w14:textId="122908D6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C04F" w14:textId="4B44C0EC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6275" w14:textId="27AA0D01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0.02912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C81E" w14:textId="41C1AF16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07C8" w14:textId="3E66C306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582D" w14:textId="07548377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0.02912</w:t>
            </w:r>
          </w:p>
        </w:tc>
      </w:tr>
      <w:tr w:rsidR="00BF1DE3" w14:paraId="19B347E7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AD56" w14:textId="0DDA296F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69209" w14:textId="057449DD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3C48" w14:textId="59426226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8E44" w14:textId="62BC34DA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0.000000062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A722" w14:textId="6944825C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BAC9" w14:textId="0449E43C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9F8A" w14:textId="21C578FD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0.000000062</w:t>
            </w:r>
          </w:p>
        </w:tc>
      </w:tr>
      <w:tr w:rsidR="00BF1DE3" w14:paraId="15170472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96E9C" w14:textId="2F1233B6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F9E3" w14:textId="68569156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3618A" w14:textId="5C128BFC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D070" w14:textId="4E912EBE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62257" w14:textId="32BB13F4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052A7" w14:textId="4DF944D1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8B7E" w14:textId="6ED1E335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0.00056</w:t>
            </w:r>
          </w:p>
        </w:tc>
      </w:tr>
      <w:tr w:rsidR="00BF1DE3" w14:paraId="36B55980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E0943" w14:textId="66375612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F49" w14:textId="73EDD0D2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B2C75" w14:textId="0570F1CB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3E6D" w14:textId="58F8A2A1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0.01344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9EBB" w14:textId="5583E8EE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E628B" w14:textId="408BE8A0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5CF2" w14:textId="526806C2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0.01344</w:t>
            </w:r>
          </w:p>
        </w:tc>
      </w:tr>
    </w:tbl>
    <w:p w14:paraId="45773867" w14:textId="7BD82900" w:rsidR="00BF1DE3" w:rsidRPr="00BF1DE3" w:rsidRDefault="00BF1DE3" w:rsidP="00BF1DE3">
      <w:pPr>
        <w:rPr>
          <w:color w:val="000000"/>
          <w:sz w:val="22"/>
        </w:rPr>
      </w:pPr>
    </w:p>
    <w:p w14:paraId="192B2EAB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20B1A810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5D163FCA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67E62D40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  <w:r w:rsidRPr="00BF1DE3">
        <w:rPr>
          <w:b/>
          <w:color w:val="000000"/>
          <w:sz w:val="28"/>
        </w:rPr>
        <w:t xml:space="preserve">               РАСЧЕТ ВАЛОВЫХ ВЫБРОСОВ</w:t>
      </w:r>
    </w:p>
    <w:p w14:paraId="61B26F31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</w:p>
    <w:p w14:paraId="3556FC0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Город  N 018,Жалагаш</w:t>
      </w:r>
    </w:p>
    <w:p w14:paraId="153AC0A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3EDE41B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Объект N 0002,Вариант 1 СТР-ВО КАМЕРЫ ЗАПУСКА И ПРИЕМА ОЧИСТНЫХ УСТРОЙСТВ НА СП-6 Арыскум</w:t>
      </w:r>
    </w:p>
    <w:p w14:paraId="3DA0537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71CBBF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загрязнения N 0002</w:t>
      </w:r>
    </w:p>
    <w:p w14:paraId="4C36D52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выделения N 002,Компрессор</w:t>
      </w:r>
    </w:p>
    <w:p w14:paraId="02C361E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798AEAA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42B3F1D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0D47CB1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т, 1.25</w:t>
      </w:r>
    </w:p>
    <w:p w14:paraId="3152AD0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кВт, 74</w:t>
      </w:r>
    </w:p>
    <w:p w14:paraId="5ABBFFEE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г/кВт*ч, 174</w:t>
      </w:r>
    </w:p>
    <w:p w14:paraId="223B32A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K, 274</w:t>
      </w:r>
    </w:p>
    <w:p w14:paraId="68B4F0A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4F5AB06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EACB0F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20A1608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lastRenderedPageBreak/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кг/с:</w:t>
      </w:r>
    </w:p>
    <w:p w14:paraId="36D6930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174 * 74 = </w:t>
      </w:r>
      <w:r w:rsidRPr="00BF1DE3">
        <w:rPr>
          <w:rFonts w:ascii="Arial" w:hAnsi="Arial" w:cs="Arial"/>
          <w:b/>
          <w:color w:val="000000"/>
        </w:rPr>
        <w:t>0.11227872</w:t>
      </w:r>
      <w:r w:rsidRPr="00BF1DE3">
        <w:rPr>
          <w:rFonts w:ascii="Courier New" w:hAnsi="Courier New" w:cs="Courier New"/>
          <w:color w:val="000000"/>
          <w:sz w:val="22"/>
        </w:rPr>
        <w:t xml:space="preserve">    (А.3)</w:t>
      </w:r>
    </w:p>
    <w:p w14:paraId="449A91B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64ACB61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14:paraId="2C1751C1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BF1DE3">
        <w:rPr>
          <w:b/>
          <w:color w:val="000000"/>
        </w:rPr>
        <w:t xml:space="preserve">1.31 / (1 + 274 / 273) = </w:t>
      </w:r>
      <w:r w:rsidRPr="00BF1DE3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14:paraId="31427C6F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14:paraId="187E0CA3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F39DB70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14:paraId="3E75057C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BF1DE3">
        <w:rPr>
          <w:b/>
          <w:color w:val="000000"/>
        </w:rPr>
        <w:t xml:space="preserve">0.11227872 / 0.653802559 = </w:t>
      </w:r>
      <w:r w:rsidRPr="00BF1DE3">
        <w:rPr>
          <w:rFonts w:ascii="Arial" w:hAnsi="Arial" w:cs="Arial"/>
          <w:b/>
          <w:color w:val="000000"/>
        </w:rPr>
        <w:t>0.171731845</w:t>
      </w:r>
      <w:r w:rsidRPr="00BF1DE3">
        <w:rPr>
          <w:rFonts w:ascii="Courier New" w:hAnsi="Courier New" w:cs="Courier New"/>
          <w:color w:val="000000"/>
          <w:sz w:val="22"/>
        </w:rPr>
        <w:t xml:space="preserve">    (А.4)</w:t>
      </w:r>
    </w:p>
    <w:p w14:paraId="473DF32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1125DA4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7E6145F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065609D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F1DE3" w14:paraId="11E74673" w14:textId="77777777" w:rsidTr="00BF1DE3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41528" w14:textId="7086578E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C7241" w14:textId="6CD9E21D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EF78" w14:textId="7DC4525D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AFD9" w14:textId="6F98C646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0F58" w14:textId="52FB5B72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E7205" w14:textId="0FF01389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F57F" w14:textId="082A308F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CE26" w14:textId="5595A3DB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F1DE3" w14:paraId="6E67FF91" w14:textId="77777777" w:rsidTr="00BF1DE3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6338" w14:textId="26C445AE" w:rsidR="00BF1DE3" w:rsidRPr="00BF1DE3" w:rsidRDefault="00BF1DE3" w:rsidP="00BF1DE3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31F6" w14:textId="52B1DC2E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5834E" w14:textId="0C58C4DA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387B" w14:textId="4484A780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84CD" w14:textId="301ABE34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7633" w14:textId="0CFFAF87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788B" w14:textId="47FD9154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2331" w14:textId="65BD21B3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2EA9CDC0" w14:textId="23C2B63B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7D9AE8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6CE560D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F1DE3" w14:paraId="39412C7F" w14:textId="77777777" w:rsidTr="00BF1DE3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EFB0" w14:textId="1454CAA6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1492" w14:textId="13EEF2DC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F284" w14:textId="50E7B05F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84C0" w14:textId="63660D2B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8892" w14:textId="5D141099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4C89" w14:textId="65CD9F96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1B95" w14:textId="1C702DD0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E7B0" w14:textId="169A42C1" w:rsidR="00BF1DE3" w:rsidRPr="00BF1DE3" w:rsidRDefault="00BF1DE3" w:rsidP="00BF1DE3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F1DE3" w14:paraId="19F59906" w14:textId="77777777" w:rsidTr="00BF1DE3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D98A" w14:textId="7DFC3EFD" w:rsidR="00BF1DE3" w:rsidRPr="00BF1DE3" w:rsidRDefault="00BF1DE3" w:rsidP="00BF1DE3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47CD1" w14:textId="51095882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5372A" w14:textId="6E9562F1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2CE8" w14:textId="7401B115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1BAA4" w14:textId="7FF36471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F0CE" w14:textId="37613FF5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FF6C3" w14:textId="28DF6C0D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6E48" w14:textId="1E410498" w:rsidR="00BF1DE3" w:rsidRPr="00BF1DE3" w:rsidRDefault="00BF1DE3" w:rsidP="00BF1DE3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F1DE3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7FD5C5FA" w14:textId="3F59F4D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7891A5C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70A57F7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г/с:</w:t>
      </w:r>
    </w:p>
    <w:p w14:paraId="74B0CCF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BF1DE3">
        <w:rPr>
          <w:rFonts w:ascii="Courier New" w:hAnsi="Courier New" w:cs="Courier New"/>
          <w:color w:val="000000"/>
          <w:sz w:val="22"/>
        </w:rPr>
        <w:t xml:space="preserve">    (1)</w:t>
      </w:r>
    </w:p>
    <w:p w14:paraId="4046B12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BF1DE3">
        <w:rPr>
          <w:rFonts w:ascii="Courier New" w:hAnsi="Courier New" w:cs="Courier New"/>
          <w:color w:val="000000"/>
          <w:sz w:val="22"/>
        </w:rPr>
        <w:t>, т/год:</w:t>
      </w:r>
    </w:p>
    <w:p w14:paraId="6E1D1267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14:paraId="058EC068" w14:textId="77777777" w:rsid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367E162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BF1DE3">
        <w:rPr>
          <w:b/>
          <w:i/>
          <w:color w:val="000000"/>
          <w:sz w:val="22"/>
        </w:rPr>
        <w:t xml:space="preserve"> </w:t>
      </w:r>
    </w:p>
    <w:p w14:paraId="5785267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39FCB78B" w14:textId="77777777" w:rsidR="00BF1DE3" w:rsidRPr="00BF1DE3" w:rsidRDefault="00BF1DE3" w:rsidP="00BF1DE3">
      <w:pPr>
        <w:rPr>
          <w:b/>
          <w:i/>
          <w:color w:val="000000"/>
          <w:sz w:val="22"/>
        </w:rPr>
      </w:pPr>
      <w:r w:rsidRPr="00BF1DE3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F1DE3" w14:paraId="58066155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68DA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Код</w:t>
            </w:r>
          </w:p>
          <w:p w14:paraId="3735149C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672A61AF" w14:textId="25187B0B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8B2A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Примесь</w:t>
            </w:r>
          </w:p>
          <w:p w14:paraId="5E713242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5FF25F53" w14:textId="16DAAED0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C515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г/сек</w:t>
            </w:r>
          </w:p>
          <w:p w14:paraId="69659BC5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без</w:t>
            </w:r>
          </w:p>
          <w:p w14:paraId="703FCA71" w14:textId="7A15B4C5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6D4F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т/год</w:t>
            </w:r>
          </w:p>
          <w:p w14:paraId="67E17602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без</w:t>
            </w:r>
          </w:p>
          <w:p w14:paraId="5A464257" w14:textId="4F79124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E1B7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%</w:t>
            </w:r>
          </w:p>
          <w:p w14:paraId="6291549A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очистки</w:t>
            </w:r>
          </w:p>
          <w:p w14:paraId="546BF605" w14:textId="5A2BEF8A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A6AC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г/сек</w:t>
            </w:r>
          </w:p>
          <w:p w14:paraId="14D2409F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c</w:t>
            </w:r>
          </w:p>
          <w:p w14:paraId="4CCA05AB" w14:textId="6105D27A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105E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т/год</w:t>
            </w:r>
          </w:p>
          <w:p w14:paraId="4993B3D9" w14:textId="7777777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c</w:t>
            </w:r>
          </w:p>
          <w:p w14:paraId="7D484184" w14:textId="42676872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F1DE3" w14:paraId="5283745F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4E37D" w14:textId="18144392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EA3B" w14:textId="5C70F075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BFA3" w14:textId="73C5B016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0.157866667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A0C4" w14:textId="0201384D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13CCB" w14:textId="03D9A2A4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1D6C" w14:textId="4F4117B1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0.157866667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3A4BB" w14:textId="0F36AEEC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0.04</w:t>
            </w:r>
          </w:p>
        </w:tc>
      </w:tr>
      <w:tr w:rsidR="00BF1DE3" w14:paraId="767E4DED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90774" w14:textId="668078A7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9407" w14:textId="69A18CBC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B4CB" w14:textId="75A101FA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0.025653333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AD14D" w14:textId="3CD5D36C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2CB2" w14:textId="721CBCF5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8B92" w14:textId="538A0454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0.025653333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630E2" w14:textId="70D4F822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0.0065</w:t>
            </w:r>
          </w:p>
        </w:tc>
      </w:tr>
      <w:tr w:rsidR="00BF1DE3" w14:paraId="6BA1700B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5355" w14:textId="2B545514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79A47" w14:textId="5D50A1AD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6AAF" w14:textId="795759A3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0.010277778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7B40E" w14:textId="2716C2B8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3804A" w14:textId="2F38D41A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4C75" w14:textId="322DB952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0.010277778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AF97A" w14:textId="1F2B4A65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0.0025</w:t>
            </w:r>
          </w:p>
        </w:tc>
      </w:tr>
      <w:tr w:rsidR="00BF1DE3" w14:paraId="3E47AD21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1C5E" w14:textId="5EC9A6A0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2834" w14:textId="790A2795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1581" w14:textId="159D68B5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BBB2" w14:textId="52C698AE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0.00625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8098" w14:textId="27DC3C81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C1465" w14:textId="4709ECEA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743F9" w14:textId="62D2B4DB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0.00625</w:t>
            </w:r>
          </w:p>
        </w:tc>
      </w:tr>
      <w:tr w:rsidR="00BF1DE3" w14:paraId="709D11C9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8074F" w14:textId="54C03B96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D63ED" w14:textId="6DBAD529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4940" w14:textId="339086C6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0.127444444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9E109" w14:textId="4A8F1D97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0.0325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E65E" w14:textId="6F6F0484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84A9" w14:textId="110D33EB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0.127444444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1F912" w14:textId="428D6A81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0.0325</w:t>
            </w:r>
          </w:p>
        </w:tc>
      </w:tr>
      <w:tr w:rsidR="00BF1DE3" w14:paraId="49230267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2C73" w14:textId="5F1FFC70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302EF" w14:textId="6924386A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4456C" w14:textId="2D9531A5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0.000000247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F55B" w14:textId="4F9E5970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0.000000069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9BF2" w14:textId="08D9F701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5E5E" w14:textId="2CE5A89F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0.000000247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129F" w14:textId="0182ABA4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0.000000069</w:t>
            </w:r>
          </w:p>
        </w:tc>
      </w:tr>
      <w:tr w:rsidR="00BF1DE3" w14:paraId="5C2BDF56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77AE1" w14:textId="1A23D85C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DF03" w14:textId="6C300D66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 xml:space="preserve">Формальдегид </w:t>
            </w:r>
            <w:r w:rsidRPr="00BF1DE3">
              <w:rPr>
                <w:color w:val="000000"/>
                <w:sz w:val="22"/>
              </w:rPr>
              <w:lastRenderedPageBreak/>
              <w:t>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53555" w14:textId="0A7EE2F1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lastRenderedPageBreak/>
              <w:t>0.002466667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BD0A" w14:textId="40D4E5C8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0.000625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2D8F" w14:textId="42800645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836B" w14:textId="447D4C06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0.002466667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69C1" w14:textId="15DA5C8C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0.000625</w:t>
            </w:r>
          </w:p>
        </w:tc>
      </w:tr>
      <w:tr w:rsidR="00BF1DE3" w14:paraId="208CC25A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7CF4F" w14:textId="5308B5B6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B5C1" w14:textId="102FD7BE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1A5D2" w14:textId="16745896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0.059611111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5B08" w14:textId="08772DB0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1168" w14:textId="5F207F72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91E9" w14:textId="7CC60F54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0.059611111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43ED" w14:textId="5546FE54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0.015</w:t>
            </w:r>
          </w:p>
        </w:tc>
      </w:tr>
    </w:tbl>
    <w:p w14:paraId="7912A9BA" w14:textId="1F97BD40" w:rsidR="00BF1DE3" w:rsidRPr="00BF1DE3" w:rsidRDefault="00BF1DE3" w:rsidP="00BF1DE3">
      <w:pPr>
        <w:rPr>
          <w:color w:val="000000"/>
          <w:sz w:val="22"/>
        </w:rPr>
      </w:pPr>
    </w:p>
    <w:p w14:paraId="3B08B608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1854A6A5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7CCA5CCB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6F9EF9D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ЭРА v3.0.404</w:t>
      </w:r>
    </w:p>
    <w:p w14:paraId="02E5551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03749F4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Дата:27.02.25 Время:17:29:29</w:t>
      </w:r>
    </w:p>
    <w:p w14:paraId="06EDBE6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6281C1D9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  <w:r w:rsidRPr="00BF1DE3">
        <w:rPr>
          <w:b/>
          <w:color w:val="000000"/>
          <w:sz w:val="28"/>
        </w:rPr>
        <w:t xml:space="preserve">               РАСЧЕТ ВАЛОВЫХ ВЫБРОСОВ</w:t>
      </w:r>
    </w:p>
    <w:p w14:paraId="5D5454B8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</w:p>
    <w:p w14:paraId="2EA2350A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Город: 018, Жалагаш</w:t>
      </w:r>
    </w:p>
    <w:p w14:paraId="7910B0B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Объект: 0002, Вариант 1 СТР-ВО КАМЕРЫ ЗАПУСКА И ПРИЕМА ОЧИСТНЫХ УСТРОЙСТВ НА СП-6 Арыскум</w:t>
      </w:r>
    </w:p>
    <w:p w14:paraId="5833D69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7A6AC2F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загрязнения: 6001</w:t>
      </w:r>
    </w:p>
    <w:p w14:paraId="0A51F05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выделения: 6001 03, планировочные работы</w:t>
      </w:r>
    </w:p>
    <w:p w14:paraId="4D4A88E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E19F68E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89F7D84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57E0833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14:paraId="1F0455C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14:paraId="3995008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14:paraId="2C29F64C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14:paraId="4D5F347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14:paraId="2F87E10E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14:paraId="2509FA4E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14:paraId="0AE1D59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DC5C63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Вид работ: Расчет выбросов при погрузочно-разгрузочных работах (п. 9.3.3)</w:t>
      </w:r>
    </w:p>
    <w:p w14:paraId="11C393E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Материал: Глина</w:t>
      </w:r>
    </w:p>
    <w:p w14:paraId="108840B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2B2189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Влажность материала в диапазоне: 3.0 - 5.0 %</w:t>
      </w:r>
    </w:p>
    <w:p w14:paraId="0398FDA6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(табл.9.1), </w:t>
      </w:r>
      <w:r w:rsidRPr="00BF1DE3">
        <w:rPr>
          <w:b/>
          <w:i/>
          <w:color w:val="000000"/>
          <w:sz w:val="22"/>
        </w:rPr>
        <w:t xml:space="preserve">K0 = </w:t>
      </w:r>
      <w:r w:rsidRPr="00BF1DE3">
        <w:rPr>
          <w:rFonts w:ascii="Arial" w:hAnsi="Arial" w:cs="Arial"/>
          <w:b/>
          <w:color w:val="000000"/>
        </w:rPr>
        <w:t>1.2</w:t>
      </w:r>
    </w:p>
    <w:p w14:paraId="11AAF77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14:paraId="03DA721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(табл.9.2), </w:t>
      </w:r>
      <w:r w:rsidRPr="00BF1DE3">
        <w:rPr>
          <w:b/>
          <w:i/>
          <w:color w:val="000000"/>
          <w:sz w:val="22"/>
        </w:rPr>
        <w:t xml:space="preserve">K1 = </w:t>
      </w:r>
      <w:r w:rsidRPr="00BF1DE3">
        <w:rPr>
          <w:rFonts w:ascii="Arial" w:hAnsi="Arial" w:cs="Arial"/>
          <w:b/>
          <w:color w:val="000000"/>
        </w:rPr>
        <w:t>1.2</w:t>
      </w:r>
    </w:p>
    <w:p w14:paraId="56A2357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Местные условия: склады, хранилища открытые с 4-х сторон</w:t>
      </w:r>
    </w:p>
    <w:p w14:paraId="70C4E30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степень защищенности узла (табл.9.4), </w:t>
      </w:r>
      <w:r w:rsidRPr="00BF1DE3">
        <w:rPr>
          <w:b/>
          <w:i/>
          <w:color w:val="000000"/>
          <w:sz w:val="22"/>
        </w:rPr>
        <w:t xml:space="preserve">K4 = </w:t>
      </w:r>
      <w:r w:rsidRPr="00BF1DE3">
        <w:rPr>
          <w:rFonts w:ascii="Arial" w:hAnsi="Arial" w:cs="Arial"/>
          <w:b/>
          <w:color w:val="000000"/>
        </w:rPr>
        <w:t>1</w:t>
      </w:r>
    </w:p>
    <w:p w14:paraId="498AB46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F1DE3">
        <w:rPr>
          <w:b/>
          <w:i/>
          <w:color w:val="000000"/>
          <w:sz w:val="22"/>
        </w:rPr>
        <w:t xml:space="preserve">GB = </w:t>
      </w:r>
      <w:r w:rsidRPr="00BF1DE3">
        <w:rPr>
          <w:rFonts w:ascii="Arial" w:hAnsi="Arial" w:cs="Arial"/>
          <w:b/>
          <w:color w:val="000000"/>
        </w:rPr>
        <w:t>0.5</w:t>
      </w:r>
    </w:p>
    <w:p w14:paraId="7BE2171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(табл.9.5), </w:t>
      </w:r>
      <w:r w:rsidRPr="00BF1DE3">
        <w:rPr>
          <w:b/>
          <w:i/>
          <w:color w:val="000000"/>
          <w:sz w:val="22"/>
        </w:rPr>
        <w:t xml:space="preserve">K5 = </w:t>
      </w:r>
      <w:r w:rsidRPr="00BF1DE3">
        <w:rPr>
          <w:rFonts w:ascii="Arial" w:hAnsi="Arial" w:cs="Arial"/>
          <w:b/>
          <w:color w:val="000000"/>
        </w:rPr>
        <w:t>0.4</w:t>
      </w:r>
    </w:p>
    <w:p w14:paraId="39868ED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с тонны материала, г/т, </w:t>
      </w:r>
      <w:r w:rsidRPr="00BF1DE3">
        <w:rPr>
          <w:b/>
          <w:i/>
          <w:color w:val="000000"/>
          <w:sz w:val="22"/>
        </w:rPr>
        <w:t xml:space="preserve">Q = </w:t>
      </w:r>
      <w:r w:rsidRPr="00BF1DE3">
        <w:rPr>
          <w:rFonts w:ascii="Arial" w:hAnsi="Arial" w:cs="Arial"/>
          <w:b/>
          <w:color w:val="000000"/>
        </w:rPr>
        <w:t>80</w:t>
      </w:r>
    </w:p>
    <w:p w14:paraId="033A5B8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14:paraId="5D566B3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BF1DE3">
        <w:rPr>
          <w:b/>
          <w:i/>
          <w:color w:val="000000"/>
          <w:sz w:val="22"/>
        </w:rPr>
        <w:t xml:space="preserve">N = </w:t>
      </w:r>
      <w:r w:rsidRPr="00BF1DE3">
        <w:rPr>
          <w:rFonts w:ascii="Arial" w:hAnsi="Arial" w:cs="Arial"/>
          <w:b/>
          <w:color w:val="000000"/>
        </w:rPr>
        <w:t>0</w:t>
      </w:r>
    </w:p>
    <w:p w14:paraId="4616485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Количество отгружаемого (перегружаемого) материала, т/год, </w:t>
      </w:r>
      <w:r w:rsidRPr="00BF1DE3">
        <w:rPr>
          <w:b/>
          <w:i/>
          <w:color w:val="000000"/>
          <w:sz w:val="22"/>
        </w:rPr>
        <w:t xml:space="preserve">MGOD = </w:t>
      </w:r>
      <w:r w:rsidRPr="00BF1DE3">
        <w:rPr>
          <w:rFonts w:ascii="Arial" w:hAnsi="Arial" w:cs="Arial"/>
          <w:b/>
          <w:color w:val="000000"/>
        </w:rPr>
        <w:t>1800</w:t>
      </w:r>
    </w:p>
    <w:p w14:paraId="597B70D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Максимальное количество отгружаемого (перегружаемого) материала , т/час, </w:t>
      </w:r>
      <w:r w:rsidRPr="00BF1DE3">
        <w:rPr>
          <w:b/>
          <w:i/>
          <w:color w:val="000000"/>
          <w:sz w:val="22"/>
        </w:rPr>
        <w:t xml:space="preserve">MH = </w:t>
      </w:r>
      <w:r w:rsidRPr="00BF1DE3">
        <w:rPr>
          <w:rFonts w:ascii="Arial" w:hAnsi="Arial" w:cs="Arial"/>
          <w:b/>
          <w:color w:val="000000"/>
        </w:rPr>
        <w:t>15</w:t>
      </w:r>
    </w:p>
    <w:p w14:paraId="2191117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3AB608FA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8A8C27F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35C7366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Количество твердых частиц, выделяющихся при погрузочно-разгрузочных работах:</w:t>
      </w:r>
    </w:p>
    <w:p w14:paraId="2C043513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 (9.24), </w:t>
      </w:r>
      <w:r w:rsidRPr="00BF1DE3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K0 · K1 · K4 · K5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1.2 · 1.2 · 1 · 0.4 · 80 · 1800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BF1DE3">
        <w:rPr>
          <w:rFonts w:ascii="Arial" w:hAnsi="Arial" w:cs="Arial"/>
          <w:b/>
          <w:color w:val="000000"/>
        </w:rPr>
        <w:t>0.082944</w:t>
      </w:r>
    </w:p>
    <w:p w14:paraId="1C678F3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(9.25), </w:t>
      </w:r>
      <w:r w:rsidRPr="00BF1DE3">
        <w:rPr>
          <w:b/>
          <w:i/>
          <w:color w:val="000000"/>
          <w:sz w:val="22"/>
        </w:rPr>
        <w:t xml:space="preserve">_G_ = </w:t>
      </w:r>
      <w:r w:rsidRPr="00BF1DE3">
        <w:rPr>
          <w:b/>
          <w:i/>
          <w:color w:val="000000"/>
        </w:rPr>
        <w:t xml:space="preserve">K0 · K1 · K4 · K5 · Q · MH · (1-N) / 3600 = </w:t>
      </w:r>
      <w:r w:rsidRPr="00BF1DE3">
        <w:rPr>
          <w:b/>
          <w:color w:val="000000"/>
        </w:rPr>
        <w:t xml:space="preserve">1.2 · 1.2 · 1 · 0.4 · 80 · 15 · (1-0) / 3600 = </w:t>
      </w:r>
      <w:r w:rsidRPr="00BF1DE3">
        <w:rPr>
          <w:rFonts w:ascii="Arial" w:hAnsi="Arial" w:cs="Arial"/>
          <w:b/>
          <w:color w:val="000000"/>
        </w:rPr>
        <w:t>0.192</w:t>
      </w:r>
    </w:p>
    <w:p w14:paraId="5B0F5C0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21DBB7E4" w14:textId="77777777" w:rsidR="00BF1DE3" w:rsidRPr="00BF1DE3" w:rsidRDefault="00BF1DE3" w:rsidP="00BF1DE3">
      <w:pPr>
        <w:rPr>
          <w:b/>
          <w:i/>
          <w:color w:val="000000"/>
          <w:sz w:val="22"/>
        </w:rPr>
      </w:pPr>
      <w:r w:rsidRPr="00BF1DE3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F1DE3" w14:paraId="35649F3B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6207" w14:textId="703D5A32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5D8B" w14:textId="7CBA201B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5D6A" w14:textId="0B6E940A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5CA9" w14:textId="2C31EA39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F1DE3" w14:paraId="00AB7ACF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5605" w14:textId="4D931218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DAF5" w14:textId="1E29F3B8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9404" w14:textId="4A77A658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0.192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41AF9" w14:textId="6B356944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0.082944</w:t>
            </w:r>
          </w:p>
        </w:tc>
      </w:tr>
    </w:tbl>
    <w:p w14:paraId="1B4406D6" w14:textId="7B1433BC" w:rsidR="00BF1DE3" w:rsidRPr="00BF1DE3" w:rsidRDefault="00BF1DE3" w:rsidP="00BF1DE3">
      <w:pPr>
        <w:rPr>
          <w:color w:val="000000"/>
          <w:sz w:val="22"/>
        </w:rPr>
      </w:pPr>
    </w:p>
    <w:p w14:paraId="5D42966E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1DBBD706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64ACCF90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24EE60E5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122142B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ЭРА v3.0.404</w:t>
      </w:r>
    </w:p>
    <w:p w14:paraId="5512CFCE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1968811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Дата:27.02.25 Время:17:30:46</w:t>
      </w:r>
    </w:p>
    <w:p w14:paraId="141EEA9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6CF2AF94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  <w:r w:rsidRPr="00BF1DE3">
        <w:rPr>
          <w:b/>
          <w:color w:val="000000"/>
          <w:sz w:val="28"/>
        </w:rPr>
        <w:t xml:space="preserve">               РАСЧЕТ ВАЛОВЫХ ВЫБРОСОВ</w:t>
      </w:r>
    </w:p>
    <w:p w14:paraId="75F88C4A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</w:p>
    <w:p w14:paraId="1B06F5F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Город: 018, Жалагаш</w:t>
      </w:r>
    </w:p>
    <w:p w14:paraId="66E4062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Объект: 0002, Вариант 1 СТР-ВО КАМЕРЫ ЗАПУСКА И ПРИЕМА ОЧИСТНЫХ УСТРОЙСТВ НА СП-6 Арыскум</w:t>
      </w:r>
    </w:p>
    <w:p w14:paraId="30CBC53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57FA66E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загрязнения: 6002</w:t>
      </w:r>
    </w:p>
    <w:p w14:paraId="6FBAFF9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выделения: 6002 04, Земельные работы</w:t>
      </w:r>
    </w:p>
    <w:p w14:paraId="47D3DE0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70606AB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476BA3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2D099DF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14:paraId="6D29A5F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14:paraId="16A2696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14:paraId="1AC0E98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14:paraId="0ED6B2D4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14:paraId="0CF2EC5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14:paraId="5F3D8BF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14:paraId="558253B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7A7D00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Вид работ: Расчет выбросов при погрузочно-разгрузочных работах (п. 9.3.3)</w:t>
      </w:r>
    </w:p>
    <w:p w14:paraId="75870C3C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Материал: Глина</w:t>
      </w:r>
    </w:p>
    <w:p w14:paraId="24B6A2E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2C302CE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Влажность материала в диапазоне: 3.0 - 5.0 %</w:t>
      </w:r>
    </w:p>
    <w:p w14:paraId="67C5CA2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(табл.9.1), </w:t>
      </w:r>
      <w:r w:rsidRPr="00BF1DE3">
        <w:rPr>
          <w:b/>
          <w:i/>
          <w:color w:val="000000"/>
          <w:sz w:val="22"/>
        </w:rPr>
        <w:t xml:space="preserve">K0 = </w:t>
      </w:r>
      <w:r w:rsidRPr="00BF1DE3">
        <w:rPr>
          <w:rFonts w:ascii="Arial" w:hAnsi="Arial" w:cs="Arial"/>
          <w:b/>
          <w:color w:val="000000"/>
        </w:rPr>
        <w:t>1.2</w:t>
      </w:r>
    </w:p>
    <w:p w14:paraId="112FA99A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14:paraId="66E3F5F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(табл.9.2), </w:t>
      </w:r>
      <w:r w:rsidRPr="00BF1DE3">
        <w:rPr>
          <w:b/>
          <w:i/>
          <w:color w:val="000000"/>
          <w:sz w:val="22"/>
        </w:rPr>
        <w:t xml:space="preserve">K1 = </w:t>
      </w:r>
      <w:r w:rsidRPr="00BF1DE3">
        <w:rPr>
          <w:rFonts w:ascii="Arial" w:hAnsi="Arial" w:cs="Arial"/>
          <w:b/>
          <w:color w:val="000000"/>
        </w:rPr>
        <w:t>1.2</w:t>
      </w:r>
    </w:p>
    <w:p w14:paraId="6215F1B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lastRenderedPageBreak/>
        <w:t>Местные условия: склады, хранилища открытые с 4-х сторон</w:t>
      </w:r>
    </w:p>
    <w:p w14:paraId="75B1BE7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степень защищенности узла (табл.9.4), </w:t>
      </w:r>
      <w:r w:rsidRPr="00BF1DE3">
        <w:rPr>
          <w:b/>
          <w:i/>
          <w:color w:val="000000"/>
          <w:sz w:val="22"/>
        </w:rPr>
        <w:t xml:space="preserve">K4 = </w:t>
      </w:r>
      <w:r w:rsidRPr="00BF1DE3">
        <w:rPr>
          <w:rFonts w:ascii="Arial" w:hAnsi="Arial" w:cs="Arial"/>
          <w:b/>
          <w:color w:val="000000"/>
        </w:rPr>
        <w:t>1</w:t>
      </w:r>
    </w:p>
    <w:p w14:paraId="1892639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F1DE3">
        <w:rPr>
          <w:b/>
          <w:i/>
          <w:color w:val="000000"/>
          <w:sz w:val="22"/>
        </w:rPr>
        <w:t xml:space="preserve">GB = </w:t>
      </w:r>
      <w:r w:rsidRPr="00BF1DE3">
        <w:rPr>
          <w:rFonts w:ascii="Arial" w:hAnsi="Arial" w:cs="Arial"/>
          <w:b/>
          <w:color w:val="000000"/>
        </w:rPr>
        <w:t>0.5</w:t>
      </w:r>
    </w:p>
    <w:p w14:paraId="08CDBC23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(табл.9.5), </w:t>
      </w:r>
      <w:r w:rsidRPr="00BF1DE3">
        <w:rPr>
          <w:b/>
          <w:i/>
          <w:color w:val="000000"/>
          <w:sz w:val="22"/>
        </w:rPr>
        <w:t xml:space="preserve">K5 = </w:t>
      </w:r>
      <w:r w:rsidRPr="00BF1DE3">
        <w:rPr>
          <w:rFonts w:ascii="Arial" w:hAnsi="Arial" w:cs="Arial"/>
          <w:b/>
          <w:color w:val="000000"/>
        </w:rPr>
        <w:t>0.4</w:t>
      </w:r>
    </w:p>
    <w:p w14:paraId="0264AE6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с тонны материала, г/т, </w:t>
      </w:r>
      <w:r w:rsidRPr="00BF1DE3">
        <w:rPr>
          <w:b/>
          <w:i/>
          <w:color w:val="000000"/>
          <w:sz w:val="22"/>
        </w:rPr>
        <w:t xml:space="preserve">Q = </w:t>
      </w:r>
      <w:r w:rsidRPr="00BF1DE3">
        <w:rPr>
          <w:rFonts w:ascii="Arial" w:hAnsi="Arial" w:cs="Arial"/>
          <w:b/>
          <w:color w:val="000000"/>
        </w:rPr>
        <w:t>80</w:t>
      </w:r>
    </w:p>
    <w:p w14:paraId="39917B9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14:paraId="273425E3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BF1DE3">
        <w:rPr>
          <w:b/>
          <w:i/>
          <w:color w:val="000000"/>
          <w:sz w:val="22"/>
        </w:rPr>
        <w:t xml:space="preserve">N = </w:t>
      </w:r>
      <w:r w:rsidRPr="00BF1DE3">
        <w:rPr>
          <w:rFonts w:ascii="Arial" w:hAnsi="Arial" w:cs="Arial"/>
          <w:b/>
          <w:color w:val="000000"/>
        </w:rPr>
        <w:t>0</w:t>
      </w:r>
    </w:p>
    <w:p w14:paraId="5346670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Количество отгружаемого (перегружаемого) материала, т/год, </w:t>
      </w:r>
      <w:r w:rsidRPr="00BF1DE3">
        <w:rPr>
          <w:b/>
          <w:i/>
          <w:color w:val="000000"/>
          <w:sz w:val="22"/>
        </w:rPr>
        <w:t xml:space="preserve">MGOD = </w:t>
      </w:r>
      <w:r w:rsidRPr="00BF1DE3">
        <w:rPr>
          <w:rFonts w:ascii="Arial" w:hAnsi="Arial" w:cs="Arial"/>
          <w:b/>
          <w:color w:val="000000"/>
        </w:rPr>
        <w:t>600</w:t>
      </w:r>
    </w:p>
    <w:p w14:paraId="6BE78F9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Максимальное количество отгружаемого (перегружаемого) материала , т/час, </w:t>
      </w:r>
      <w:r w:rsidRPr="00BF1DE3">
        <w:rPr>
          <w:b/>
          <w:i/>
          <w:color w:val="000000"/>
          <w:sz w:val="22"/>
        </w:rPr>
        <w:t xml:space="preserve">MH = </w:t>
      </w:r>
      <w:r w:rsidRPr="00BF1DE3">
        <w:rPr>
          <w:rFonts w:ascii="Arial" w:hAnsi="Arial" w:cs="Arial"/>
          <w:b/>
          <w:color w:val="000000"/>
        </w:rPr>
        <w:t>5</w:t>
      </w:r>
    </w:p>
    <w:p w14:paraId="71EBDFA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2B998EC2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CFBE386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0D885F5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Количество твердых частиц, выделяющихся при погрузочно-разгрузочных работах:</w:t>
      </w:r>
    </w:p>
    <w:p w14:paraId="1FAC664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 (9.24), </w:t>
      </w:r>
      <w:r w:rsidRPr="00BF1DE3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K0 · K1 · K4 · K5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1.2 · 1.2 · 1 · 0.4 · 80 · 600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BF1DE3">
        <w:rPr>
          <w:rFonts w:ascii="Arial" w:hAnsi="Arial" w:cs="Arial"/>
          <w:b/>
          <w:color w:val="000000"/>
        </w:rPr>
        <w:t>0.027648</w:t>
      </w:r>
    </w:p>
    <w:p w14:paraId="359B645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(9.25), </w:t>
      </w:r>
      <w:r w:rsidRPr="00BF1DE3">
        <w:rPr>
          <w:b/>
          <w:i/>
          <w:color w:val="000000"/>
          <w:sz w:val="22"/>
        </w:rPr>
        <w:t xml:space="preserve">_G_ = </w:t>
      </w:r>
      <w:r w:rsidRPr="00BF1DE3">
        <w:rPr>
          <w:b/>
          <w:i/>
          <w:color w:val="000000"/>
        </w:rPr>
        <w:t xml:space="preserve">K0 · K1 · K4 · K5 · Q · MH · (1-N) / 3600 = </w:t>
      </w:r>
      <w:r w:rsidRPr="00BF1DE3">
        <w:rPr>
          <w:b/>
          <w:color w:val="000000"/>
        </w:rPr>
        <w:t xml:space="preserve">1.2 · 1.2 · 1 · 0.4 · 80 · 5 · (1-0) / 3600 = </w:t>
      </w:r>
      <w:r w:rsidRPr="00BF1DE3">
        <w:rPr>
          <w:rFonts w:ascii="Arial" w:hAnsi="Arial" w:cs="Arial"/>
          <w:b/>
          <w:color w:val="000000"/>
        </w:rPr>
        <w:t>0.064</w:t>
      </w:r>
    </w:p>
    <w:p w14:paraId="441ECB8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2E6B0CD9" w14:textId="77777777" w:rsidR="00BF1DE3" w:rsidRPr="00BF1DE3" w:rsidRDefault="00BF1DE3" w:rsidP="00BF1DE3">
      <w:pPr>
        <w:rPr>
          <w:b/>
          <w:i/>
          <w:color w:val="000000"/>
          <w:sz w:val="22"/>
        </w:rPr>
      </w:pPr>
      <w:r w:rsidRPr="00BF1DE3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F1DE3" w14:paraId="2352D143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FCB" w14:textId="3B32B070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D0CA" w14:textId="22A77BE6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D19D" w14:textId="0E48FDC6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542B" w14:textId="213C58E4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F1DE3" w14:paraId="1D87FF6B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8DCC7" w14:textId="055E75C1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9C41" w14:textId="13D82457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3AE8" w14:textId="65F6CC0F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D98E" w14:textId="47FF4CF7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0.027648</w:t>
            </w:r>
          </w:p>
        </w:tc>
      </w:tr>
    </w:tbl>
    <w:p w14:paraId="5111B200" w14:textId="283880B1" w:rsidR="00BF1DE3" w:rsidRPr="00BF1DE3" w:rsidRDefault="00BF1DE3" w:rsidP="00BF1DE3">
      <w:pPr>
        <w:rPr>
          <w:color w:val="000000"/>
          <w:sz w:val="22"/>
        </w:rPr>
      </w:pPr>
    </w:p>
    <w:p w14:paraId="02E96EB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41A8D49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1D59D860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05BB7062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757044DE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ЭРА v3.0.404</w:t>
      </w:r>
    </w:p>
    <w:p w14:paraId="2AE0FDB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7EE1082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Дата:27.02.25 Время:17:32:02</w:t>
      </w:r>
    </w:p>
    <w:p w14:paraId="1A32F44C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611C21E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  <w:r w:rsidRPr="00BF1DE3">
        <w:rPr>
          <w:b/>
          <w:color w:val="000000"/>
          <w:sz w:val="28"/>
        </w:rPr>
        <w:t xml:space="preserve">               РАСЧЕТ ВАЛОВЫХ ВЫБРОСОВ</w:t>
      </w:r>
    </w:p>
    <w:p w14:paraId="5FA925BD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</w:p>
    <w:p w14:paraId="2F374C9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Город: 018, Жалагаш</w:t>
      </w:r>
    </w:p>
    <w:p w14:paraId="561D6BC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Объект: 0002, Вариант 1 СТР-ВО КАМЕРЫ ЗАПУСКА И ПРИЕМА ОЧИСТНЫХ УСТРОЙСТВ НА СП-6 Арыскум</w:t>
      </w:r>
    </w:p>
    <w:p w14:paraId="005696C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622BC43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загрязнения: 6003</w:t>
      </w:r>
    </w:p>
    <w:p w14:paraId="4267233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выделения: 6003 05, Погрузка-разгрузка и хранения инертных материалов</w:t>
      </w:r>
    </w:p>
    <w:p w14:paraId="5F435DA4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BAF400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DB3A34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1F3E49C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64610C6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F1DE3">
        <w:rPr>
          <w:b/>
          <w:i/>
          <w:color w:val="000000"/>
          <w:sz w:val="22"/>
        </w:rPr>
        <w:t xml:space="preserve">KOC = </w:t>
      </w:r>
      <w:r w:rsidRPr="00BF1DE3">
        <w:rPr>
          <w:rFonts w:ascii="Arial" w:hAnsi="Arial" w:cs="Arial"/>
          <w:b/>
          <w:color w:val="000000"/>
        </w:rPr>
        <w:t>0.4</w:t>
      </w:r>
    </w:p>
    <w:p w14:paraId="2407CE6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79DC98A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EEC072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6D7A70F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3A44E22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Материал: Щебень из изверж. пород крупн. до 20мм</w:t>
      </w:r>
    </w:p>
    <w:p w14:paraId="65F38B2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F1DE3">
        <w:rPr>
          <w:b/>
          <w:i/>
          <w:color w:val="000000"/>
          <w:sz w:val="22"/>
        </w:rPr>
        <w:t xml:space="preserve">K1 = </w:t>
      </w:r>
      <w:r w:rsidRPr="00BF1DE3">
        <w:rPr>
          <w:rFonts w:ascii="Arial" w:hAnsi="Arial" w:cs="Arial"/>
          <w:b/>
          <w:color w:val="000000"/>
        </w:rPr>
        <w:t>0.03</w:t>
      </w:r>
    </w:p>
    <w:p w14:paraId="37F2728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F1DE3">
        <w:rPr>
          <w:b/>
          <w:i/>
          <w:color w:val="000000"/>
          <w:sz w:val="22"/>
        </w:rPr>
        <w:t xml:space="preserve">K2 = </w:t>
      </w:r>
      <w:r w:rsidRPr="00BF1DE3">
        <w:rPr>
          <w:rFonts w:ascii="Arial" w:hAnsi="Arial" w:cs="Arial"/>
          <w:b/>
          <w:color w:val="000000"/>
        </w:rPr>
        <w:t>0.015</w:t>
      </w:r>
    </w:p>
    <w:p w14:paraId="0064AC7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0B4FD2BE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47810FC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204F80C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665251F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9AE4C0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4F3FA9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F1DE3">
        <w:rPr>
          <w:b/>
          <w:i/>
          <w:color w:val="000000"/>
          <w:sz w:val="22"/>
        </w:rPr>
        <w:t xml:space="preserve">K4 = </w:t>
      </w:r>
      <w:r w:rsidRPr="00BF1DE3">
        <w:rPr>
          <w:rFonts w:ascii="Arial" w:hAnsi="Arial" w:cs="Arial"/>
          <w:b/>
          <w:color w:val="000000"/>
        </w:rPr>
        <w:t>1</w:t>
      </w:r>
    </w:p>
    <w:p w14:paraId="1B17EC5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F1DE3">
        <w:rPr>
          <w:b/>
          <w:i/>
          <w:color w:val="000000"/>
          <w:sz w:val="22"/>
        </w:rPr>
        <w:t xml:space="preserve">G3SR = </w:t>
      </w:r>
      <w:r w:rsidRPr="00BF1DE3">
        <w:rPr>
          <w:rFonts w:ascii="Arial" w:hAnsi="Arial" w:cs="Arial"/>
          <w:b/>
          <w:color w:val="000000"/>
        </w:rPr>
        <w:t>5</w:t>
      </w:r>
    </w:p>
    <w:p w14:paraId="1EC03228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BF1DE3">
        <w:rPr>
          <w:b/>
          <w:i/>
          <w:color w:val="000000"/>
          <w:sz w:val="22"/>
        </w:rPr>
        <w:t xml:space="preserve">K3SR = </w:t>
      </w:r>
      <w:r w:rsidRPr="00BF1DE3">
        <w:rPr>
          <w:rFonts w:ascii="Arial" w:hAnsi="Arial" w:cs="Arial"/>
          <w:b/>
          <w:color w:val="000000"/>
        </w:rPr>
        <w:t>1.2</w:t>
      </w:r>
    </w:p>
    <w:p w14:paraId="25757A7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F1DE3">
        <w:rPr>
          <w:b/>
          <w:i/>
          <w:color w:val="000000"/>
          <w:sz w:val="22"/>
        </w:rPr>
        <w:t xml:space="preserve">G3 = </w:t>
      </w:r>
      <w:r w:rsidRPr="00BF1DE3">
        <w:rPr>
          <w:rFonts w:ascii="Arial" w:hAnsi="Arial" w:cs="Arial"/>
          <w:b/>
          <w:color w:val="000000"/>
        </w:rPr>
        <w:t>12</w:t>
      </w:r>
    </w:p>
    <w:p w14:paraId="28524C7F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BF1DE3">
        <w:rPr>
          <w:b/>
          <w:i/>
          <w:color w:val="000000"/>
          <w:sz w:val="22"/>
        </w:rPr>
        <w:t xml:space="preserve">K3 = </w:t>
      </w:r>
      <w:r w:rsidRPr="00BF1DE3">
        <w:rPr>
          <w:rFonts w:ascii="Arial" w:hAnsi="Arial" w:cs="Arial"/>
          <w:b/>
          <w:color w:val="000000"/>
        </w:rPr>
        <w:t>2</w:t>
      </w:r>
    </w:p>
    <w:p w14:paraId="1D40981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F1DE3">
        <w:rPr>
          <w:b/>
          <w:i/>
          <w:color w:val="000000"/>
          <w:sz w:val="22"/>
        </w:rPr>
        <w:t xml:space="preserve">VL = </w:t>
      </w:r>
      <w:r w:rsidRPr="00BF1DE3">
        <w:rPr>
          <w:rFonts w:ascii="Arial" w:hAnsi="Arial" w:cs="Arial"/>
          <w:b/>
          <w:color w:val="000000"/>
        </w:rPr>
        <w:t>3</w:t>
      </w:r>
    </w:p>
    <w:p w14:paraId="0B99C32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BF1DE3">
        <w:rPr>
          <w:b/>
          <w:i/>
          <w:color w:val="000000"/>
          <w:sz w:val="22"/>
        </w:rPr>
        <w:t xml:space="preserve">K5 = </w:t>
      </w:r>
      <w:r w:rsidRPr="00BF1DE3">
        <w:rPr>
          <w:rFonts w:ascii="Arial" w:hAnsi="Arial" w:cs="Arial"/>
          <w:b/>
          <w:color w:val="000000"/>
        </w:rPr>
        <w:t>0.8</w:t>
      </w:r>
    </w:p>
    <w:p w14:paraId="43CBD37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F1DE3">
        <w:rPr>
          <w:b/>
          <w:i/>
          <w:color w:val="000000"/>
          <w:sz w:val="22"/>
        </w:rPr>
        <w:t xml:space="preserve">G7 = </w:t>
      </w:r>
      <w:r w:rsidRPr="00BF1DE3">
        <w:rPr>
          <w:rFonts w:ascii="Arial" w:hAnsi="Arial" w:cs="Arial"/>
          <w:b/>
          <w:color w:val="000000"/>
        </w:rPr>
        <w:t>20</w:t>
      </w:r>
    </w:p>
    <w:p w14:paraId="591765D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F1DE3">
        <w:rPr>
          <w:b/>
          <w:i/>
          <w:color w:val="000000"/>
          <w:sz w:val="22"/>
        </w:rPr>
        <w:t xml:space="preserve">K7 = </w:t>
      </w:r>
      <w:r w:rsidRPr="00BF1DE3">
        <w:rPr>
          <w:rFonts w:ascii="Arial" w:hAnsi="Arial" w:cs="Arial"/>
          <w:b/>
          <w:color w:val="000000"/>
        </w:rPr>
        <w:t>0.5</w:t>
      </w:r>
    </w:p>
    <w:p w14:paraId="19787A9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F1DE3">
        <w:rPr>
          <w:b/>
          <w:i/>
          <w:color w:val="000000"/>
          <w:sz w:val="22"/>
        </w:rPr>
        <w:t xml:space="preserve">GB = </w:t>
      </w:r>
      <w:r w:rsidRPr="00BF1DE3">
        <w:rPr>
          <w:rFonts w:ascii="Arial" w:hAnsi="Arial" w:cs="Arial"/>
          <w:b/>
          <w:color w:val="000000"/>
        </w:rPr>
        <w:t>0.5</w:t>
      </w:r>
    </w:p>
    <w:p w14:paraId="662090B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F1DE3">
        <w:rPr>
          <w:b/>
          <w:i/>
          <w:color w:val="000000"/>
          <w:sz w:val="22"/>
        </w:rPr>
        <w:t xml:space="preserve">B = </w:t>
      </w:r>
      <w:r w:rsidRPr="00BF1DE3">
        <w:rPr>
          <w:rFonts w:ascii="Arial" w:hAnsi="Arial" w:cs="Arial"/>
          <w:b/>
          <w:color w:val="000000"/>
        </w:rPr>
        <w:t>0.4</w:t>
      </w:r>
    </w:p>
    <w:p w14:paraId="5975160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F1DE3">
        <w:rPr>
          <w:b/>
          <w:i/>
          <w:color w:val="000000"/>
          <w:sz w:val="22"/>
        </w:rPr>
        <w:t xml:space="preserve">GMAX = </w:t>
      </w:r>
      <w:r w:rsidRPr="00BF1DE3">
        <w:rPr>
          <w:rFonts w:ascii="Arial" w:hAnsi="Arial" w:cs="Arial"/>
          <w:b/>
          <w:color w:val="000000"/>
        </w:rPr>
        <w:t>2.85</w:t>
      </w:r>
    </w:p>
    <w:p w14:paraId="00C5DD0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F1DE3">
        <w:rPr>
          <w:b/>
          <w:i/>
          <w:color w:val="000000"/>
          <w:sz w:val="22"/>
        </w:rPr>
        <w:t xml:space="preserve">GGOD = </w:t>
      </w:r>
      <w:r w:rsidRPr="00BF1DE3">
        <w:rPr>
          <w:rFonts w:ascii="Arial" w:hAnsi="Arial" w:cs="Arial"/>
          <w:b/>
          <w:color w:val="000000"/>
        </w:rPr>
        <w:t>143.5</w:t>
      </w:r>
    </w:p>
    <w:p w14:paraId="58C7DF5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F1DE3">
        <w:rPr>
          <w:b/>
          <w:i/>
          <w:color w:val="000000"/>
          <w:sz w:val="22"/>
        </w:rPr>
        <w:t xml:space="preserve">NJ = </w:t>
      </w:r>
      <w:r w:rsidRPr="00BF1DE3">
        <w:rPr>
          <w:rFonts w:ascii="Arial" w:hAnsi="Arial" w:cs="Arial"/>
          <w:b/>
          <w:color w:val="000000"/>
        </w:rPr>
        <w:t>0</w:t>
      </w:r>
    </w:p>
    <w:p w14:paraId="6326D21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2FC758A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F1DE3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0.015 · 2 · 1 · 0.8 · 0.5 · 1 · 1 · 1 · 0.4 · 2.85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 w:rsidRPr="00BF1DE3">
        <w:rPr>
          <w:rFonts w:ascii="Arial" w:hAnsi="Arial" w:cs="Arial"/>
          <w:b/>
          <w:color w:val="000000"/>
        </w:rPr>
        <w:t>0.114</w:t>
      </w:r>
    </w:p>
    <w:p w14:paraId="7882CF0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F1DE3">
        <w:rPr>
          <w:b/>
          <w:i/>
          <w:color w:val="000000"/>
          <w:sz w:val="22"/>
        </w:rPr>
        <w:t xml:space="preserve">MC = </w:t>
      </w:r>
      <w:r w:rsidRPr="00BF1DE3">
        <w:rPr>
          <w:b/>
          <w:i/>
          <w:color w:val="000000"/>
        </w:rPr>
        <w:t xml:space="preserve">K1 · K2 · K3SR · K4 · K5 · K7 · K8 · K9 · KE · B · GGOD · (1-NJ) = </w:t>
      </w:r>
      <w:r w:rsidRPr="00BF1DE3">
        <w:rPr>
          <w:b/>
          <w:color w:val="000000"/>
        </w:rPr>
        <w:t xml:space="preserve">0.03 · 0.015 · 1.2 · 1 · 0.8 · 0.5 · 1 · 1 · 1 · 0.4 · 143.5 · (1-0) = </w:t>
      </w:r>
      <w:r w:rsidRPr="00BF1DE3">
        <w:rPr>
          <w:rFonts w:ascii="Arial" w:hAnsi="Arial" w:cs="Arial"/>
          <w:b/>
          <w:color w:val="000000"/>
        </w:rPr>
        <w:t>0.0124</w:t>
      </w:r>
    </w:p>
    <w:p w14:paraId="1DBA65A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391AB04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F1DE3">
        <w:rPr>
          <w:b/>
          <w:i/>
          <w:color w:val="000000"/>
          <w:sz w:val="22"/>
        </w:rPr>
        <w:t xml:space="preserve">G = </w:t>
      </w:r>
      <w:r w:rsidRPr="00BF1DE3">
        <w:rPr>
          <w:b/>
          <w:i/>
          <w:color w:val="000000"/>
        </w:rPr>
        <w:t xml:space="preserve">MAX(G,GC) = </w:t>
      </w:r>
      <w:r w:rsidRPr="00BF1DE3">
        <w:rPr>
          <w:rFonts w:ascii="Arial" w:hAnsi="Arial" w:cs="Arial"/>
          <w:b/>
          <w:color w:val="000000"/>
        </w:rPr>
        <w:t>0.114</w:t>
      </w:r>
    </w:p>
    <w:p w14:paraId="7A2C583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F1DE3">
        <w:rPr>
          <w:b/>
          <w:i/>
          <w:color w:val="000000"/>
          <w:sz w:val="22"/>
        </w:rPr>
        <w:t xml:space="preserve">M = </w:t>
      </w:r>
      <w:r w:rsidRPr="00BF1DE3">
        <w:rPr>
          <w:b/>
          <w:i/>
          <w:color w:val="000000"/>
        </w:rPr>
        <w:t xml:space="preserve">M + MC = </w:t>
      </w:r>
      <w:r w:rsidRPr="00BF1DE3">
        <w:rPr>
          <w:b/>
          <w:color w:val="000000"/>
        </w:rPr>
        <w:t xml:space="preserve">0 + 0.0124 = </w:t>
      </w:r>
      <w:r w:rsidRPr="00BF1DE3">
        <w:rPr>
          <w:rFonts w:ascii="Arial" w:hAnsi="Arial" w:cs="Arial"/>
          <w:b/>
          <w:color w:val="000000"/>
        </w:rPr>
        <w:t>0.0124</w:t>
      </w:r>
    </w:p>
    <w:p w14:paraId="431A03D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67503FD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D68DA8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Материал: Песок</w:t>
      </w:r>
    </w:p>
    <w:p w14:paraId="5282DF5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F1DE3">
        <w:rPr>
          <w:b/>
          <w:i/>
          <w:color w:val="000000"/>
          <w:sz w:val="22"/>
        </w:rPr>
        <w:t xml:space="preserve">K1 = </w:t>
      </w:r>
      <w:r w:rsidRPr="00BF1DE3">
        <w:rPr>
          <w:rFonts w:ascii="Arial" w:hAnsi="Arial" w:cs="Arial"/>
          <w:b/>
          <w:color w:val="000000"/>
        </w:rPr>
        <w:t>0.05</w:t>
      </w:r>
    </w:p>
    <w:p w14:paraId="22ADB01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F1DE3">
        <w:rPr>
          <w:b/>
          <w:i/>
          <w:color w:val="000000"/>
          <w:sz w:val="22"/>
        </w:rPr>
        <w:t xml:space="preserve">K2 = </w:t>
      </w:r>
      <w:r w:rsidRPr="00BF1DE3">
        <w:rPr>
          <w:rFonts w:ascii="Arial" w:hAnsi="Arial" w:cs="Arial"/>
          <w:b/>
          <w:color w:val="000000"/>
        </w:rPr>
        <w:t>0.03</w:t>
      </w:r>
    </w:p>
    <w:p w14:paraId="76B25E5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5EA67400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8B0576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1A176DB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6103C46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394EC1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268801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F1DE3">
        <w:rPr>
          <w:b/>
          <w:i/>
          <w:color w:val="000000"/>
          <w:sz w:val="22"/>
        </w:rPr>
        <w:t xml:space="preserve">K4 = </w:t>
      </w:r>
      <w:r w:rsidRPr="00BF1DE3">
        <w:rPr>
          <w:rFonts w:ascii="Arial" w:hAnsi="Arial" w:cs="Arial"/>
          <w:b/>
          <w:color w:val="000000"/>
        </w:rPr>
        <w:t>1</w:t>
      </w:r>
    </w:p>
    <w:p w14:paraId="7122A48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F1DE3">
        <w:rPr>
          <w:b/>
          <w:i/>
          <w:color w:val="000000"/>
          <w:sz w:val="22"/>
        </w:rPr>
        <w:t xml:space="preserve">G3SR = </w:t>
      </w:r>
      <w:r w:rsidRPr="00BF1DE3">
        <w:rPr>
          <w:rFonts w:ascii="Arial" w:hAnsi="Arial" w:cs="Arial"/>
          <w:b/>
          <w:color w:val="000000"/>
        </w:rPr>
        <w:t>5</w:t>
      </w:r>
    </w:p>
    <w:p w14:paraId="1FF8AC43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BF1DE3">
        <w:rPr>
          <w:b/>
          <w:i/>
          <w:color w:val="000000"/>
          <w:sz w:val="22"/>
        </w:rPr>
        <w:t xml:space="preserve">K3SR = </w:t>
      </w:r>
      <w:r w:rsidRPr="00BF1DE3">
        <w:rPr>
          <w:rFonts w:ascii="Arial" w:hAnsi="Arial" w:cs="Arial"/>
          <w:b/>
          <w:color w:val="000000"/>
        </w:rPr>
        <w:t>1.2</w:t>
      </w:r>
    </w:p>
    <w:p w14:paraId="5D5A596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F1DE3">
        <w:rPr>
          <w:b/>
          <w:i/>
          <w:color w:val="000000"/>
          <w:sz w:val="22"/>
        </w:rPr>
        <w:t xml:space="preserve">G3 = </w:t>
      </w:r>
      <w:r w:rsidRPr="00BF1DE3">
        <w:rPr>
          <w:rFonts w:ascii="Arial" w:hAnsi="Arial" w:cs="Arial"/>
          <w:b/>
          <w:color w:val="000000"/>
        </w:rPr>
        <w:t>12</w:t>
      </w:r>
    </w:p>
    <w:p w14:paraId="437D8D9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BF1DE3">
        <w:rPr>
          <w:b/>
          <w:i/>
          <w:color w:val="000000"/>
          <w:sz w:val="22"/>
        </w:rPr>
        <w:t xml:space="preserve">K3 = </w:t>
      </w:r>
      <w:r w:rsidRPr="00BF1DE3">
        <w:rPr>
          <w:rFonts w:ascii="Arial" w:hAnsi="Arial" w:cs="Arial"/>
          <w:b/>
          <w:color w:val="000000"/>
        </w:rPr>
        <w:t>2</w:t>
      </w:r>
    </w:p>
    <w:p w14:paraId="389A7A4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F1DE3">
        <w:rPr>
          <w:b/>
          <w:i/>
          <w:color w:val="000000"/>
          <w:sz w:val="22"/>
        </w:rPr>
        <w:t xml:space="preserve">VL = </w:t>
      </w:r>
      <w:r w:rsidRPr="00BF1DE3">
        <w:rPr>
          <w:rFonts w:ascii="Arial" w:hAnsi="Arial" w:cs="Arial"/>
          <w:b/>
          <w:color w:val="000000"/>
        </w:rPr>
        <w:t>1</w:t>
      </w:r>
    </w:p>
    <w:p w14:paraId="06DA1AD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BF1DE3">
        <w:rPr>
          <w:b/>
          <w:i/>
          <w:color w:val="000000"/>
          <w:sz w:val="22"/>
        </w:rPr>
        <w:t xml:space="preserve">K5 = </w:t>
      </w:r>
      <w:r w:rsidRPr="00BF1DE3">
        <w:rPr>
          <w:rFonts w:ascii="Arial" w:hAnsi="Arial" w:cs="Arial"/>
          <w:b/>
          <w:color w:val="000000"/>
        </w:rPr>
        <w:t>0.9</w:t>
      </w:r>
    </w:p>
    <w:p w14:paraId="37443A4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F1DE3">
        <w:rPr>
          <w:b/>
          <w:i/>
          <w:color w:val="000000"/>
          <w:sz w:val="22"/>
        </w:rPr>
        <w:t xml:space="preserve">G7 = </w:t>
      </w:r>
      <w:r w:rsidRPr="00BF1DE3">
        <w:rPr>
          <w:rFonts w:ascii="Arial" w:hAnsi="Arial" w:cs="Arial"/>
          <w:b/>
          <w:color w:val="000000"/>
        </w:rPr>
        <w:t>2</w:t>
      </w:r>
    </w:p>
    <w:p w14:paraId="54185F4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F1DE3">
        <w:rPr>
          <w:b/>
          <w:i/>
          <w:color w:val="000000"/>
          <w:sz w:val="22"/>
        </w:rPr>
        <w:t xml:space="preserve">K7 = </w:t>
      </w:r>
      <w:r w:rsidRPr="00BF1DE3">
        <w:rPr>
          <w:rFonts w:ascii="Arial" w:hAnsi="Arial" w:cs="Arial"/>
          <w:b/>
          <w:color w:val="000000"/>
        </w:rPr>
        <w:t>0.8</w:t>
      </w:r>
    </w:p>
    <w:p w14:paraId="58C659F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F1DE3">
        <w:rPr>
          <w:b/>
          <w:i/>
          <w:color w:val="000000"/>
          <w:sz w:val="22"/>
        </w:rPr>
        <w:t xml:space="preserve">GB = </w:t>
      </w:r>
      <w:r w:rsidRPr="00BF1DE3">
        <w:rPr>
          <w:rFonts w:ascii="Arial" w:hAnsi="Arial" w:cs="Arial"/>
          <w:b/>
          <w:color w:val="000000"/>
        </w:rPr>
        <w:t>0.5</w:t>
      </w:r>
    </w:p>
    <w:p w14:paraId="462AD46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F1DE3">
        <w:rPr>
          <w:b/>
          <w:i/>
          <w:color w:val="000000"/>
          <w:sz w:val="22"/>
        </w:rPr>
        <w:t xml:space="preserve">B = </w:t>
      </w:r>
      <w:r w:rsidRPr="00BF1DE3">
        <w:rPr>
          <w:rFonts w:ascii="Arial" w:hAnsi="Arial" w:cs="Arial"/>
          <w:b/>
          <w:color w:val="000000"/>
        </w:rPr>
        <w:t>0.4</w:t>
      </w:r>
    </w:p>
    <w:p w14:paraId="0FB6CA7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F1DE3">
        <w:rPr>
          <w:b/>
          <w:i/>
          <w:color w:val="000000"/>
          <w:sz w:val="22"/>
        </w:rPr>
        <w:t xml:space="preserve">GMAX = </w:t>
      </w:r>
      <w:r w:rsidRPr="00BF1DE3">
        <w:rPr>
          <w:rFonts w:ascii="Arial" w:hAnsi="Arial" w:cs="Arial"/>
          <w:b/>
          <w:color w:val="000000"/>
        </w:rPr>
        <w:t>1.7</w:t>
      </w:r>
    </w:p>
    <w:p w14:paraId="14E7A18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F1DE3">
        <w:rPr>
          <w:b/>
          <w:i/>
          <w:color w:val="000000"/>
          <w:sz w:val="22"/>
        </w:rPr>
        <w:t xml:space="preserve">GGOD = </w:t>
      </w:r>
      <w:r w:rsidRPr="00BF1DE3">
        <w:rPr>
          <w:rFonts w:ascii="Arial" w:hAnsi="Arial" w:cs="Arial"/>
          <w:b/>
          <w:color w:val="000000"/>
        </w:rPr>
        <w:t>85</w:t>
      </w:r>
    </w:p>
    <w:p w14:paraId="6C7F0F4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F1DE3">
        <w:rPr>
          <w:b/>
          <w:i/>
          <w:color w:val="000000"/>
          <w:sz w:val="22"/>
        </w:rPr>
        <w:t xml:space="preserve">NJ = </w:t>
      </w:r>
      <w:r w:rsidRPr="00BF1DE3">
        <w:rPr>
          <w:rFonts w:ascii="Arial" w:hAnsi="Arial" w:cs="Arial"/>
          <w:b/>
          <w:color w:val="000000"/>
        </w:rPr>
        <w:t>0</w:t>
      </w:r>
    </w:p>
    <w:p w14:paraId="02C2831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52ABB59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F1DE3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0.03 · 2 · 1 · 0.9 · 0.8 · 1 · 1 · 1 · 0.4 · 1.7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 w:rsidRPr="00BF1DE3">
        <w:rPr>
          <w:rFonts w:ascii="Arial" w:hAnsi="Arial" w:cs="Arial"/>
          <w:b/>
          <w:color w:val="000000"/>
        </w:rPr>
        <w:t>0.408</w:t>
      </w:r>
    </w:p>
    <w:p w14:paraId="3126D5D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F1DE3">
        <w:rPr>
          <w:b/>
          <w:i/>
          <w:color w:val="000000"/>
          <w:sz w:val="22"/>
        </w:rPr>
        <w:t xml:space="preserve">MC = </w:t>
      </w:r>
      <w:r w:rsidRPr="00BF1DE3">
        <w:rPr>
          <w:b/>
          <w:i/>
          <w:color w:val="000000"/>
        </w:rPr>
        <w:t xml:space="preserve">K1 · K2 · K3SR · K4 · K5 · K7 · K8 · K9 · KE · B · GGOD · (1-NJ) = </w:t>
      </w:r>
      <w:r w:rsidRPr="00BF1DE3">
        <w:rPr>
          <w:b/>
          <w:color w:val="000000"/>
        </w:rPr>
        <w:t xml:space="preserve">0.05 · 0.03 · 1.2 · 1 · 0.9 · 0.8 · 1 · 1 · 1 · 0.4 · 85 · (1-0) = </w:t>
      </w:r>
      <w:r w:rsidRPr="00BF1DE3">
        <w:rPr>
          <w:rFonts w:ascii="Arial" w:hAnsi="Arial" w:cs="Arial"/>
          <w:b/>
          <w:color w:val="000000"/>
        </w:rPr>
        <w:t>0.0441</w:t>
      </w:r>
    </w:p>
    <w:p w14:paraId="6179DC0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54DCEFD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F1DE3">
        <w:rPr>
          <w:b/>
          <w:i/>
          <w:color w:val="000000"/>
          <w:sz w:val="22"/>
        </w:rPr>
        <w:t xml:space="preserve">G = </w:t>
      </w:r>
      <w:r w:rsidRPr="00BF1DE3">
        <w:rPr>
          <w:b/>
          <w:i/>
          <w:color w:val="000000"/>
        </w:rPr>
        <w:t xml:space="preserve">MAX(G,GC) = </w:t>
      </w:r>
      <w:r w:rsidRPr="00BF1DE3">
        <w:rPr>
          <w:rFonts w:ascii="Arial" w:hAnsi="Arial" w:cs="Arial"/>
          <w:b/>
          <w:color w:val="000000"/>
        </w:rPr>
        <w:t>0.408</w:t>
      </w:r>
    </w:p>
    <w:p w14:paraId="1D31A48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F1DE3">
        <w:rPr>
          <w:b/>
          <w:i/>
          <w:color w:val="000000"/>
          <w:sz w:val="22"/>
        </w:rPr>
        <w:t xml:space="preserve">M = </w:t>
      </w:r>
      <w:r w:rsidRPr="00BF1DE3">
        <w:rPr>
          <w:b/>
          <w:i/>
          <w:color w:val="000000"/>
        </w:rPr>
        <w:t xml:space="preserve">M + MC = </w:t>
      </w:r>
      <w:r w:rsidRPr="00BF1DE3">
        <w:rPr>
          <w:b/>
          <w:color w:val="000000"/>
        </w:rPr>
        <w:t xml:space="preserve">0.0124 + 0.0441 = </w:t>
      </w:r>
      <w:r w:rsidRPr="00BF1DE3">
        <w:rPr>
          <w:rFonts w:ascii="Arial" w:hAnsi="Arial" w:cs="Arial"/>
          <w:b/>
          <w:color w:val="000000"/>
        </w:rPr>
        <w:t>0.0565</w:t>
      </w:r>
    </w:p>
    <w:p w14:paraId="3F15BA98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1A9DA8BC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2E1C3B0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Материал: Цемент</w:t>
      </w:r>
    </w:p>
    <w:p w14:paraId="10F3607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F1DE3">
        <w:rPr>
          <w:b/>
          <w:i/>
          <w:color w:val="000000"/>
          <w:sz w:val="22"/>
        </w:rPr>
        <w:t xml:space="preserve">K1 = </w:t>
      </w:r>
      <w:r w:rsidRPr="00BF1DE3">
        <w:rPr>
          <w:rFonts w:ascii="Arial" w:hAnsi="Arial" w:cs="Arial"/>
          <w:b/>
          <w:color w:val="000000"/>
        </w:rPr>
        <w:t>0.04</w:t>
      </w:r>
    </w:p>
    <w:p w14:paraId="47883E7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F1DE3">
        <w:rPr>
          <w:b/>
          <w:i/>
          <w:color w:val="000000"/>
          <w:sz w:val="22"/>
        </w:rPr>
        <w:t xml:space="preserve">K2 = </w:t>
      </w:r>
      <w:r w:rsidRPr="00BF1DE3">
        <w:rPr>
          <w:rFonts w:ascii="Arial" w:hAnsi="Arial" w:cs="Arial"/>
          <w:b/>
          <w:color w:val="000000"/>
        </w:rPr>
        <w:t>0.03</w:t>
      </w:r>
    </w:p>
    <w:p w14:paraId="15DC823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5F17C6B9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0A16D94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1DD0B60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C17B52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6F3DEF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AA339C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F1DE3">
        <w:rPr>
          <w:b/>
          <w:i/>
          <w:color w:val="000000"/>
          <w:sz w:val="22"/>
        </w:rPr>
        <w:t xml:space="preserve">K4 = </w:t>
      </w:r>
      <w:r w:rsidRPr="00BF1DE3">
        <w:rPr>
          <w:rFonts w:ascii="Arial" w:hAnsi="Arial" w:cs="Arial"/>
          <w:b/>
          <w:color w:val="000000"/>
        </w:rPr>
        <w:t>1</w:t>
      </w:r>
    </w:p>
    <w:p w14:paraId="6CFBDDC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F1DE3">
        <w:rPr>
          <w:b/>
          <w:i/>
          <w:color w:val="000000"/>
          <w:sz w:val="22"/>
        </w:rPr>
        <w:t xml:space="preserve">G3SR = </w:t>
      </w:r>
      <w:r w:rsidRPr="00BF1DE3">
        <w:rPr>
          <w:rFonts w:ascii="Arial" w:hAnsi="Arial" w:cs="Arial"/>
          <w:b/>
          <w:color w:val="000000"/>
        </w:rPr>
        <w:t>5</w:t>
      </w:r>
    </w:p>
    <w:p w14:paraId="459FBFA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BF1DE3">
        <w:rPr>
          <w:b/>
          <w:i/>
          <w:color w:val="000000"/>
          <w:sz w:val="22"/>
        </w:rPr>
        <w:t xml:space="preserve">K3SR = </w:t>
      </w:r>
      <w:r w:rsidRPr="00BF1DE3">
        <w:rPr>
          <w:rFonts w:ascii="Arial" w:hAnsi="Arial" w:cs="Arial"/>
          <w:b/>
          <w:color w:val="000000"/>
        </w:rPr>
        <w:t>1.2</w:t>
      </w:r>
    </w:p>
    <w:p w14:paraId="5DFA029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F1DE3">
        <w:rPr>
          <w:b/>
          <w:i/>
          <w:color w:val="000000"/>
          <w:sz w:val="22"/>
        </w:rPr>
        <w:t xml:space="preserve">G3 = </w:t>
      </w:r>
      <w:r w:rsidRPr="00BF1DE3">
        <w:rPr>
          <w:rFonts w:ascii="Arial" w:hAnsi="Arial" w:cs="Arial"/>
          <w:b/>
          <w:color w:val="000000"/>
        </w:rPr>
        <w:t>12</w:t>
      </w:r>
    </w:p>
    <w:p w14:paraId="0E50C15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BF1DE3">
        <w:rPr>
          <w:b/>
          <w:i/>
          <w:color w:val="000000"/>
          <w:sz w:val="22"/>
        </w:rPr>
        <w:t xml:space="preserve">K3 = </w:t>
      </w:r>
      <w:r w:rsidRPr="00BF1DE3">
        <w:rPr>
          <w:rFonts w:ascii="Arial" w:hAnsi="Arial" w:cs="Arial"/>
          <w:b/>
          <w:color w:val="000000"/>
        </w:rPr>
        <w:t>2</w:t>
      </w:r>
    </w:p>
    <w:p w14:paraId="7997708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lastRenderedPageBreak/>
        <w:t xml:space="preserve">Влажность материала, %, </w:t>
      </w:r>
      <w:r w:rsidRPr="00BF1DE3">
        <w:rPr>
          <w:b/>
          <w:i/>
          <w:color w:val="000000"/>
          <w:sz w:val="22"/>
        </w:rPr>
        <w:t xml:space="preserve">VL = </w:t>
      </w:r>
      <w:r w:rsidRPr="00BF1DE3">
        <w:rPr>
          <w:rFonts w:ascii="Arial" w:hAnsi="Arial" w:cs="Arial"/>
          <w:b/>
          <w:color w:val="000000"/>
        </w:rPr>
        <w:t>1</w:t>
      </w:r>
    </w:p>
    <w:p w14:paraId="4264CAC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BF1DE3">
        <w:rPr>
          <w:b/>
          <w:i/>
          <w:color w:val="000000"/>
          <w:sz w:val="22"/>
        </w:rPr>
        <w:t xml:space="preserve">K5 = </w:t>
      </w:r>
      <w:r w:rsidRPr="00BF1DE3">
        <w:rPr>
          <w:rFonts w:ascii="Arial" w:hAnsi="Arial" w:cs="Arial"/>
          <w:b/>
          <w:color w:val="000000"/>
        </w:rPr>
        <w:t>0.9</w:t>
      </w:r>
    </w:p>
    <w:p w14:paraId="72A7C3D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F1DE3">
        <w:rPr>
          <w:b/>
          <w:i/>
          <w:color w:val="000000"/>
          <w:sz w:val="22"/>
        </w:rPr>
        <w:t xml:space="preserve">G7 = </w:t>
      </w:r>
      <w:r w:rsidRPr="00BF1DE3">
        <w:rPr>
          <w:rFonts w:ascii="Arial" w:hAnsi="Arial" w:cs="Arial"/>
          <w:b/>
          <w:color w:val="000000"/>
        </w:rPr>
        <w:t>2</w:t>
      </w:r>
    </w:p>
    <w:p w14:paraId="782F2FE8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F1DE3">
        <w:rPr>
          <w:b/>
          <w:i/>
          <w:color w:val="000000"/>
          <w:sz w:val="22"/>
        </w:rPr>
        <w:t xml:space="preserve">K7 = </w:t>
      </w:r>
      <w:r w:rsidRPr="00BF1DE3">
        <w:rPr>
          <w:rFonts w:ascii="Arial" w:hAnsi="Arial" w:cs="Arial"/>
          <w:b/>
          <w:color w:val="000000"/>
        </w:rPr>
        <w:t>0.8</w:t>
      </w:r>
    </w:p>
    <w:p w14:paraId="306CAE2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F1DE3">
        <w:rPr>
          <w:b/>
          <w:i/>
          <w:color w:val="000000"/>
          <w:sz w:val="22"/>
        </w:rPr>
        <w:t xml:space="preserve">GB = </w:t>
      </w:r>
      <w:r w:rsidRPr="00BF1DE3">
        <w:rPr>
          <w:rFonts w:ascii="Arial" w:hAnsi="Arial" w:cs="Arial"/>
          <w:b/>
          <w:color w:val="000000"/>
        </w:rPr>
        <w:t>0.5</w:t>
      </w:r>
    </w:p>
    <w:p w14:paraId="107392E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F1DE3">
        <w:rPr>
          <w:b/>
          <w:i/>
          <w:color w:val="000000"/>
          <w:sz w:val="22"/>
        </w:rPr>
        <w:t xml:space="preserve">B = </w:t>
      </w:r>
      <w:r w:rsidRPr="00BF1DE3">
        <w:rPr>
          <w:rFonts w:ascii="Arial" w:hAnsi="Arial" w:cs="Arial"/>
          <w:b/>
          <w:color w:val="000000"/>
        </w:rPr>
        <w:t>0.4</w:t>
      </w:r>
    </w:p>
    <w:p w14:paraId="1C3BF1A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F1DE3">
        <w:rPr>
          <w:b/>
          <w:i/>
          <w:color w:val="000000"/>
          <w:sz w:val="22"/>
        </w:rPr>
        <w:t xml:space="preserve">GMAX = </w:t>
      </w:r>
      <w:r w:rsidRPr="00BF1DE3">
        <w:rPr>
          <w:rFonts w:ascii="Arial" w:hAnsi="Arial" w:cs="Arial"/>
          <w:b/>
          <w:color w:val="000000"/>
        </w:rPr>
        <w:t>0.45</w:t>
      </w:r>
    </w:p>
    <w:p w14:paraId="7D63C70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F1DE3">
        <w:rPr>
          <w:b/>
          <w:i/>
          <w:color w:val="000000"/>
          <w:sz w:val="22"/>
        </w:rPr>
        <w:t xml:space="preserve">GGOD = </w:t>
      </w:r>
      <w:r w:rsidRPr="00BF1DE3">
        <w:rPr>
          <w:rFonts w:ascii="Arial" w:hAnsi="Arial" w:cs="Arial"/>
          <w:b/>
          <w:color w:val="000000"/>
        </w:rPr>
        <w:t>21.5</w:t>
      </w:r>
    </w:p>
    <w:p w14:paraId="0ECB22A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F1DE3">
        <w:rPr>
          <w:b/>
          <w:i/>
          <w:color w:val="000000"/>
          <w:sz w:val="22"/>
        </w:rPr>
        <w:t xml:space="preserve">NJ = </w:t>
      </w:r>
      <w:r w:rsidRPr="00BF1DE3">
        <w:rPr>
          <w:rFonts w:ascii="Arial" w:hAnsi="Arial" w:cs="Arial"/>
          <w:b/>
          <w:color w:val="000000"/>
        </w:rPr>
        <w:t>0</w:t>
      </w:r>
    </w:p>
    <w:p w14:paraId="143D115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4A1DCC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F1DE3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0.03 · 2 · 1 · 0.9 · 0.8 · 1 · 1 · 1 · 0.4 · 0.45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 w:rsidRPr="00BF1DE3">
        <w:rPr>
          <w:rFonts w:ascii="Arial" w:hAnsi="Arial" w:cs="Arial"/>
          <w:b/>
          <w:color w:val="000000"/>
        </w:rPr>
        <w:t>0.0864</w:t>
      </w:r>
    </w:p>
    <w:p w14:paraId="2E28F5E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F1DE3">
        <w:rPr>
          <w:b/>
          <w:i/>
          <w:color w:val="000000"/>
          <w:sz w:val="22"/>
        </w:rPr>
        <w:t xml:space="preserve">MC = </w:t>
      </w:r>
      <w:r w:rsidRPr="00BF1DE3">
        <w:rPr>
          <w:b/>
          <w:i/>
          <w:color w:val="000000"/>
        </w:rPr>
        <w:t xml:space="preserve">K1 · K2 · K3SR · K4 · K5 · K7 · K8 · K9 · KE · B · GGOD · (1-NJ) = </w:t>
      </w:r>
      <w:r w:rsidRPr="00BF1DE3">
        <w:rPr>
          <w:b/>
          <w:color w:val="000000"/>
        </w:rPr>
        <w:t xml:space="preserve">0.04 · 0.03 · 1.2 · 1 · 0.9 · 0.8 · 1 · 1 · 1 · 0.4 · 21.5 · (1-0) = </w:t>
      </w:r>
      <w:r w:rsidRPr="00BF1DE3">
        <w:rPr>
          <w:rFonts w:ascii="Arial" w:hAnsi="Arial" w:cs="Arial"/>
          <w:b/>
          <w:color w:val="000000"/>
        </w:rPr>
        <w:t>0.00892</w:t>
      </w:r>
    </w:p>
    <w:p w14:paraId="25A9627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8646BF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F1DE3">
        <w:rPr>
          <w:b/>
          <w:i/>
          <w:color w:val="000000"/>
          <w:sz w:val="22"/>
        </w:rPr>
        <w:t xml:space="preserve">G = </w:t>
      </w:r>
      <w:r w:rsidRPr="00BF1DE3">
        <w:rPr>
          <w:b/>
          <w:i/>
          <w:color w:val="000000"/>
        </w:rPr>
        <w:t xml:space="preserve">MAX(G,GC) = </w:t>
      </w:r>
      <w:r w:rsidRPr="00BF1DE3">
        <w:rPr>
          <w:rFonts w:ascii="Arial" w:hAnsi="Arial" w:cs="Arial"/>
          <w:b/>
          <w:color w:val="000000"/>
        </w:rPr>
        <w:t>0.408</w:t>
      </w:r>
    </w:p>
    <w:p w14:paraId="3D45DB4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F1DE3">
        <w:rPr>
          <w:b/>
          <w:i/>
          <w:color w:val="000000"/>
          <w:sz w:val="22"/>
        </w:rPr>
        <w:t xml:space="preserve">M = </w:t>
      </w:r>
      <w:r w:rsidRPr="00BF1DE3">
        <w:rPr>
          <w:b/>
          <w:i/>
          <w:color w:val="000000"/>
        </w:rPr>
        <w:t xml:space="preserve">M + MC = </w:t>
      </w:r>
      <w:r w:rsidRPr="00BF1DE3">
        <w:rPr>
          <w:b/>
          <w:color w:val="000000"/>
        </w:rPr>
        <w:t xml:space="preserve">0.0565 + 0.00892 = </w:t>
      </w:r>
      <w:r w:rsidRPr="00BF1DE3">
        <w:rPr>
          <w:rFonts w:ascii="Arial" w:hAnsi="Arial" w:cs="Arial"/>
          <w:b/>
          <w:color w:val="000000"/>
        </w:rPr>
        <w:t>0.0654</w:t>
      </w:r>
    </w:p>
    <w:p w14:paraId="11C6A79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1702E9DE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C1B976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F1DE3">
        <w:rPr>
          <w:b/>
          <w:i/>
          <w:color w:val="000000"/>
          <w:sz w:val="22"/>
        </w:rPr>
        <w:t xml:space="preserve">M = </w:t>
      </w:r>
      <w:r w:rsidRPr="00BF1DE3">
        <w:rPr>
          <w:b/>
          <w:i/>
          <w:color w:val="000000"/>
        </w:rPr>
        <w:t xml:space="preserve">KOC · M = </w:t>
      </w:r>
      <w:r w:rsidRPr="00BF1DE3">
        <w:rPr>
          <w:b/>
          <w:color w:val="000000"/>
        </w:rPr>
        <w:t xml:space="preserve">0.4 · 0.0654 = </w:t>
      </w:r>
      <w:r w:rsidRPr="00BF1DE3">
        <w:rPr>
          <w:rFonts w:ascii="Arial" w:hAnsi="Arial" w:cs="Arial"/>
          <w:b/>
          <w:color w:val="000000"/>
        </w:rPr>
        <w:t>0.02616</w:t>
      </w:r>
    </w:p>
    <w:p w14:paraId="2EDEF5C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F1DE3">
        <w:rPr>
          <w:b/>
          <w:i/>
          <w:color w:val="000000"/>
          <w:sz w:val="22"/>
        </w:rPr>
        <w:t xml:space="preserve">G = </w:t>
      </w:r>
      <w:r w:rsidRPr="00BF1DE3">
        <w:rPr>
          <w:b/>
          <w:i/>
          <w:color w:val="000000"/>
        </w:rPr>
        <w:t xml:space="preserve">KOC · G = </w:t>
      </w:r>
      <w:r w:rsidRPr="00BF1DE3">
        <w:rPr>
          <w:b/>
          <w:color w:val="000000"/>
        </w:rPr>
        <w:t xml:space="preserve">0.4 · 0.408 = </w:t>
      </w:r>
      <w:r w:rsidRPr="00BF1DE3">
        <w:rPr>
          <w:rFonts w:ascii="Arial" w:hAnsi="Arial" w:cs="Arial"/>
          <w:b/>
          <w:color w:val="000000"/>
        </w:rPr>
        <w:t>0.1632</w:t>
      </w:r>
    </w:p>
    <w:p w14:paraId="1C0277E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119CD244" w14:textId="77777777" w:rsidR="00BF1DE3" w:rsidRPr="00BF1DE3" w:rsidRDefault="00BF1DE3" w:rsidP="00BF1DE3">
      <w:pPr>
        <w:rPr>
          <w:b/>
          <w:i/>
          <w:color w:val="000000"/>
          <w:sz w:val="22"/>
        </w:rPr>
      </w:pPr>
      <w:r w:rsidRPr="00BF1DE3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F1DE3" w14:paraId="5B308DB0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9930" w14:textId="70B877A5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85E7" w14:textId="6FD2E58E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C2FC" w14:textId="08BD791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361C" w14:textId="67DB2E9C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F1DE3" w14:paraId="2A9AC444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377F" w14:textId="0E6824B2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DFD2" w14:textId="4C5478C9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6F93" w14:textId="5FAA92BB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0.1632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5702" w14:textId="2DCBF65D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0.02616</w:t>
            </w:r>
          </w:p>
        </w:tc>
      </w:tr>
    </w:tbl>
    <w:p w14:paraId="1AADBB6D" w14:textId="04B70CE1" w:rsidR="00BF1DE3" w:rsidRPr="00BF1DE3" w:rsidRDefault="00BF1DE3" w:rsidP="00BF1DE3">
      <w:pPr>
        <w:rPr>
          <w:color w:val="000000"/>
          <w:sz w:val="22"/>
        </w:rPr>
      </w:pPr>
    </w:p>
    <w:p w14:paraId="142A295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5429D688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0554A7FD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456F8814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1FAEC73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ЭРА v3.0.404</w:t>
      </w:r>
    </w:p>
    <w:p w14:paraId="6F8B475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BBB001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Дата:27.02.25 Время:17:32:53</w:t>
      </w:r>
    </w:p>
    <w:p w14:paraId="14C07F2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70F129B1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  <w:r w:rsidRPr="00BF1DE3">
        <w:rPr>
          <w:b/>
          <w:color w:val="000000"/>
          <w:sz w:val="28"/>
        </w:rPr>
        <w:t xml:space="preserve">               РАСЧЕТ ВАЛОВЫХ ВЫБРОСОВ</w:t>
      </w:r>
    </w:p>
    <w:p w14:paraId="265721AE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</w:p>
    <w:p w14:paraId="4689870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Город: 018, Жалагаш</w:t>
      </w:r>
    </w:p>
    <w:p w14:paraId="4F3B103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Объект: 0002, Вариант 1 СТР-ВО КАМЕРЫ ЗАПУСКА И ПРИЕМА ОЧИСТНЫХ УСТРОЙСТВ НА СП-6 Арыскум</w:t>
      </w:r>
    </w:p>
    <w:p w14:paraId="4F81223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29B2BBC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загрязнения: 6004</w:t>
      </w:r>
    </w:p>
    <w:p w14:paraId="7E12512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выделения: 6004 06, Бетономешалка</w:t>
      </w:r>
    </w:p>
    <w:p w14:paraId="3A3B949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068560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B9CE714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DE0CB3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1D5FDD63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F1DE3">
        <w:rPr>
          <w:b/>
          <w:i/>
          <w:color w:val="000000"/>
          <w:sz w:val="22"/>
        </w:rPr>
        <w:t xml:space="preserve">KOC = </w:t>
      </w:r>
      <w:r w:rsidRPr="00BF1DE3">
        <w:rPr>
          <w:rFonts w:ascii="Arial" w:hAnsi="Arial" w:cs="Arial"/>
          <w:b/>
          <w:color w:val="000000"/>
        </w:rPr>
        <w:t>0.4</w:t>
      </w:r>
    </w:p>
    <w:p w14:paraId="474BE368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0D07F474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564339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A5DEE9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BC46DC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Материал: Щебень из изверж. пород крупн. до 20мм</w:t>
      </w:r>
    </w:p>
    <w:p w14:paraId="6A4A828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F1DE3">
        <w:rPr>
          <w:b/>
          <w:i/>
          <w:color w:val="000000"/>
          <w:sz w:val="22"/>
        </w:rPr>
        <w:t xml:space="preserve">K1 = </w:t>
      </w:r>
      <w:r w:rsidRPr="00BF1DE3">
        <w:rPr>
          <w:rFonts w:ascii="Arial" w:hAnsi="Arial" w:cs="Arial"/>
          <w:b/>
          <w:color w:val="000000"/>
        </w:rPr>
        <w:t>0.03</w:t>
      </w:r>
    </w:p>
    <w:p w14:paraId="42C22F38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F1DE3">
        <w:rPr>
          <w:b/>
          <w:i/>
          <w:color w:val="000000"/>
          <w:sz w:val="22"/>
        </w:rPr>
        <w:t xml:space="preserve">K2 = </w:t>
      </w:r>
      <w:r w:rsidRPr="00BF1DE3">
        <w:rPr>
          <w:rFonts w:ascii="Arial" w:hAnsi="Arial" w:cs="Arial"/>
          <w:b/>
          <w:color w:val="000000"/>
        </w:rPr>
        <w:t>0.015</w:t>
      </w:r>
    </w:p>
    <w:p w14:paraId="720C5F8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70E74989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A584746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708C67D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0852F934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CA0215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7A2FB5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F1DE3">
        <w:rPr>
          <w:b/>
          <w:i/>
          <w:color w:val="000000"/>
          <w:sz w:val="22"/>
        </w:rPr>
        <w:t xml:space="preserve">K4 = </w:t>
      </w:r>
      <w:r w:rsidRPr="00BF1DE3">
        <w:rPr>
          <w:rFonts w:ascii="Arial" w:hAnsi="Arial" w:cs="Arial"/>
          <w:b/>
          <w:color w:val="000000"/>
        </w:rPr>
        <w:t>1</w:t>
      </w:r>
    </w:p>
    <w:p w14:paraId="0D29F45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F1DE3">
        <w:rPr>
          <w:b/>
          <w:i/>
          <w:color w:val="000000"/>
          <w:sz w:val="22"/>
        </w:rPr>
        <w:t xml:space="preserve">G3SR = </w:t>
      </w:r>
      <w:r w:rsidRPr="00BF1DE3">
        <w:rPr>
          <w:rFonts w:ascii="Arial" w:hAnsi="Arial" w:cs="Arial"/>
          <w:b/>
          <w:color w:val="000000"/>
        </w:rPr>
        <w:t>5</w:t>
      </w:r>
    </w:p>
    <w:p w14:paraId="0846EEC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BF1DE3">
        <w:rPr>
          <w:b/>
          <w:i/>
          <w:color w:val="000000"/>
          <w:sz w:val="22"/>
        </w:rPr>
        <w:t xml:space="preserve">K3SR = </w:t>
      </w:r>
      <w:r w:rsidRPr="00BF1DE3">
        <w:rPr>
          <w:rFonts w:ascii="Arial" w:hAnsi="Arial" w:cs="Arial"/>
          <w:b/>
          <w:color w:val="000000"/>
        </w:rPr>
        <w:t>1.2</w:t>
      </w:r>
    </w:p>
    <w:p w14:paraId="1B991406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F1DE3">
        <w:rPr>
          <w:b/>
          <w:i/>
          <w:color w:val="000000"/>
          <w:sz w:val="22"/>
        </w:rPr>
        <w:t xml:space="preserve">G3 = </w:t>
      </w:r>
      <w:r w:rsidRPr="00BF1DE3">
        <w:rPr>
          <w:rFonts w:ascii="Arial" w:hAnsi="Arial" w:cs="Arial"/>
          <w:b/>
          <w:color w:val="000000"/>
        </w:rPr>
        <w:t>12</w:t>
      </w:r>
    </w:p>
    <w:p w14:paraId="3483414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BF1DE3">
        <w:rPr>
          <w:b/>
          <w:i/>
          <w:color w:val="000000"/>
          <w:sz w:val="22"/>
        </w:rPr>
        <w:t xml:space="preserve">K3 = </w:t>
      </w:r>
      <w:r w:rsidRPr="00BF1DE3">
        <w:rPr>
          <w:rFonts w:ascii="Arial" w:hAnsi="Arial" w:cs="Arial"/>
          <w:b/>
          <w:color w:val="000000"/>
        </w:rPr>
        <w:t>2</w:t>
      </w:r>
    </w:p>
    <w:p w14:paraId="5C3591B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F1DE3">
        <w:rPr>
          <w:b/>
          <w:i/>
          <w:color w:val="000000"/>
          <w:sz w:val="22"/>
        </w:rPr>
        <w:t xml:space="preserve">VL = </w:t>
      </w:r>
      <w:r w:rsidRPr="00BF1DE3">
        <w:rPr>
          <w:rFonts w:ascii="Arial" w:hAnsi="Arial" w:cs="Arial"/>
          <w:b/>
          <w:color w:val="000000"/>
        </w:rPr>
        <w:t>3</w:t>
      </w:r>
    </w:p>
    <w:p w14:paraId="6EF7F5C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BF1DE3">
        <w:rPr>
          <w:b/>
          <w:i/>
          <w:color w:val="000000"/>
          <w:sz w:val="22"/>
        </w:rPr>
        <w:t xml:space="preserve">K5 = </w:t>
      </w:r>
      <w:r w:rsidRPr="00BF1DE3">
        <w:rPr>
          <w:rFonts w:ascii="Arial" w:hAnsi="Arial" w:cs="Arial"/>
          <w:b/>
          <w:color w:val="000000"/>
        </w:rPr>
        <w:t>0.8</w:t>
      </w:r>
    </w:p>
    <w:p w14:paraId="1ACA027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F1DE3">
        <w:rPr>
          <w:b/>
          <w:i/>
          <w:color w:val="000000"/>
          <w:sz w:val="22"/>
        </w:rPr>
        <w:t xml:space="preserve">G7 = </w:t>
      </w:r>
      <w:r w:rsidRPr="00BF1DE3">
        <w:rPr>
          <w:rFonts w:ascii="Arial" w:hAnsi="Arial" w:cs="Arial"/>
          <w:b/>
          <w:color w:val="000000"/>
        </w:rPr>
        <w:t>20</w:t>
      </w:r>
    </w:p>
    <w:p w14:paraId="31ADA1D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F1DE3">
        <w:rPr>
          <w:b/>
          <w:i/>
          <w:color w:val="000000"/>
          <w:sz w:val="22"/>
        </w:rPr>
        <w:t xml:space="preserve">K7 = </w:t>
      </w:r>
      <w:r w:rsidRPr="00BF1DE3">
        <w:rPr>
          <w:rFonts w:ascii="Arial" w:hAnsi="Arial" w:cs="Arial"/>
          <w:b/>
          <w:color w:val="000000"/>
        </w:rPr>
        <w:t>0.5</w:t>
      </w:r>
    </w:p>
    <w:p w14:paraId="2B7B506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F1DE3">
        <w:rPr>
          <w:b/>
          <w:i/>
          <w:color w:val="000000"/>
          <w:sz w:val="22"/>
        </w:rPr>
        <w:t xml:space="preserve">GB = </w:t>
      </w:r>
      <w:r w:rsidRPr="00BF1DE3">
        <w:rPr>
          <w:rFonts w:ascii="Arial" w:hAnsi="Arial" w:cs="Arial"/>
          <w:b/>
          <w:color w:val="000000"/>
        </w:rPr>
        <w:t>0.5</w:t>
      </w:r>
    </w:p>
    <w:p w14:paraId="399B609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F1DE3">
        <w:rPr>
          <w:b/>
          <w:i/>
          <w:color w:val="000000"/>
          <w:sz w:val="22"/>
        </w:rPr>
        <w:t xml:space="preserve">B = </w:t>
      </w:r>
      <w:r w:rsidRPr="00BF1DE3">
        <w:rPr>
          <w:rFonts w:ascii="Arial" w:hAnsi="Arial" w:cs="Arial"/>
          <w:b/>
          <w:color w:val="000000"/>
        </w:rPr>
        <w:t>0.4</w:t>
      </w:r>
    </w:p>
    <w:p w14:paraId="105FCA3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F1DE3">
        <w:rPr>
          <w:b/>
          <w:i/>
          <w:color w:val="000000"/>
          <w:sz w:val="22"/>
        </w:rPr>
        <w:t xml:space="preserve">GMAX = </w:t>
      </w:r>
      <w:r w:rsidRPr="00BF1DE3">
        <w:rPr>
          <w:rFonts w:ascii="Arial" w:hAnsi="Arial" w:cs="Arial"/>
          <w:b/>
          <w:color w:val="000000"/>
        </w:rPr>
        <w:t>2.85</w:t>
      </w:r>
    </w:p>
    <w:p w14:paraId="7351F0F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F1DE3">
        <w:rPr>
          <w:b/>
          <w:i/>
          <w:color w:val="000000"/>
          <w:sz w:val="22"/>
        </w:rPr>
        <w:t xml:space="preserve">GGOD = </w:t>
      </w:r>
      <w:r w:rsidRPr="00BF1DE3">
        <w:rPr>
          <w:rFonts w:ascii="Arial" w:hAnsi="Arial" w:cs="Arial"/>
          <w:b/>
          <w:color w:val="000000"/>
        </w:rPr>
        <w:t>143.5</w:t>
      </w:r>
    </w:p>
    <w:p w14:paraId="3A3F4116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F1DE3">
        <w:rPr>
          <w:b/>
          <w:i/>
          <w:color w:val="000000"/>
          <w:sz w:val="22"/>
        </w:rPr>
        <w:t xml:space="preserve">NJ = </w:t>
      </w:r>
      <w:r w:rsidRPr="00BF1DE3">
        <w:rPr>
          <w:rFonts w:ascii="Arial" w:hAnsi="Arial" w:cs="Arial"/>
          <w:b/>
          <w:color w:val="000000"/>
        </w:rPr>
        <w:t>0.3</w:t>
      </w:r>
    </w:p>
    <w:p w14:paraId="44DE63A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0E3CA0C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F1DE3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0.015 · 2 · 1 · 0.8 · 0.5 · 1 · 1 · 1 · 0.4 · 2.85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(1-0.3) = </w:t>
      </w:r>
      <w:r w:rsidRPr="00BF1DE3">
        <w:rPr>
          <w:rFonts w:ascii="Arial" w:hAnsi="Arial" w:cs="Arial"/>
          <w:b/>
          <w:color w:val="000000"/>
        </w:rPr>
        <w:t>0.0798</w:t>
      </w:r>
    </w:p>
    <w:p w14:paraId="50D5C30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F1DE3">
        <w:rPr>
          <w:b/>
          <w:i/>
          <w:color w:val="000000"/>
          <w:sz w:val="22"/>
        </w:rPr>
        <w:t xml:space="preserve">MC = </w:t>
      </w:r>
      <w:r w:rsidRPr="00BF1DE3">
        <w:rPr>
          <w:b/>
          <w:i/>
          <w:color w:val="000000"/>
        </w:rPr>
        <w:t xml:space="preserve">K1 · K2 · K3SR · K4 · K5 · K7 · K8 · K9 · KE · B · GGOD · (1-NJ) = </w:t>
      </w:r>
      <w:r w:rsidRPr="00BF1DE3">
        <w:rPr>
          <w:b/>
          <w:color w:val="000000"/>
        </w:rPr>
        <w:t xml:space="preserve">0.03 · 0.015 · 1.2 · 1 · 0.8 · 0.5 · 1 · 1 · 1 · 0.4 · 143.5 · (1-0.3) = </w:t>
      </w:r>
      <w:r w:rsidRPr="00BF1DE3">
        <w:rPr>
          <w:rFonts w:ascii="Arial" w:hAnsi="Arial" w:cs="Arial"/>
          <w:b/>
          <w:color w:val="000000"/>
        </w:rPr>
        <w:t>0.00868</w:t>
      </w:r>
    </w:p>
    <w:p w14:paraId="53FCBEC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027973A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F1DE3">
        <w:rPr>
          <w:b/>
          <w:i/>
          <w:color w:val="000000"/>
          <w:sz w:val="22"/>
        </w:rPr>
        <w:t xml:space="preserve">G = </w:t>
      </w:r>
      <w:r w:rsidRPr="00BF1DE3">
        <w:rPr>
          <w:b/>
          <w:i/>
          <w:color w:val="000000"/>
        </w:rPr>
        <w:t xml:space="preserve">MAX(G,GC) = </w:t>
      </w:r>
      <w:r w:rsidRPr="00BF1DE3">
        <w:rPr>
          <w:rFonts w:ascii="Arial" w:hAnsi="Arial" w:cs="Arial"/>
          <w:b/>
          <w:color w:val="000000"/>
        </w:rPr>
        <w:t>0.0798</w:t>
      </w:r>
    </w:p>
    <w:p w14:paraId="2B2D803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F1DE3">
        <w:rPr>
          <w:b/>
          <w:i/>
          <w:color w:val="000000"/>
          <w:sz w:val="22"/>
        </w:rPr>
        <w:t xml:space="preserve">M = </w:t>
      </w:r>
      <w:r w:rsidRPr="00BF1DE3">
        <w:rPr>
          <w:b/>
          <w:i/>
          <w:color w:val="000000"/>
        </w:rPr>
        <w:t xml:space="preserve">M + MC = </w:t>
      </w:r>
      <w:r w:rsidRPr="00BF1DE3">
        <w:rPr>
          <w:b/>
          <w:color w:val="000000"/>
        </w:rPr>
        <w:t xml:space="preserve">0 + 0.00868 = </w:t>
      </w:r>
      <w:r w:rsidRPr="00BF1DE3">
        <w:rPr>
          <w:rFonts w:ascii="Arial" w:hAnsi="Arial" w:cs="Arial"/>
          <w:b/>
          <w:color w:val="000000"/>
        </w:rPr>
        <w:t>0.00868</w:t>
      </w:r>
    </w:p>
    <w:p w14:paraId="0D37B5F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7EF385DA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029ACE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Материал: Песок</w:t>
      </w:r>
    </w:p>
    <w:p w14:paraId="3F6441D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F1DE3">
        <w:rPr>
          <w:b/>
          <w:i/>
          <w:color w:val="000000"/>
          <w:sz w:val="22"/>
        </w:rPr>
        <w:t xml:space="preserve">K1 = </w:t>
      </w:r>
      <w:r w:rsidRPr="00BF1DE3">
        <w:rPr>
          <w:rFonts w:ascii="Arial" w:hAnsi="Arial" w:cs="Arial"/>
          <w:b/>
          <w:color w:val="000000"/>
        </w:rPr>
        <w:t>0.05</w:t>
      </w:r>
    </w:p>
    <w:p w14:paraId="3AE26D8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F1DE3">
        <w:rPr>
          <w:b/>
          <w:i/>
          <w:color w:val="000000"/>
          <w:sz w:val="22"/>
        </w:rPr>
        <w:t xml:space="preserve">K2 = </w:t>
      </w:r>
      <w:r w:rsidRPr="00BF1DE3">
        <w:rPr>
          <w:rFonts w:ascii="Arial" w:hAnsi="Arial" w:cs="Arial"/>
          <w:b/>
          <w:color w:val="000000"/>
        </w:rPr>
        <w:t>0.03</w:t>
      </w:r>
    </w:p>
    <w:p w14:paraId="3AB35DF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2637AC10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BF1DE3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1F26D099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0F686D2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637CF374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EEFA0A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BDED348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F1DE3">
        <w:rPr>
          <w:b/>
          <w:i/>
          <w:color w:val="000000"/>
          <w:sz w:val="22"/>
        </w:rPr>
        <w:t xml:space="preserve">K4 = </w:t>
      </w:r>
      <w:r w:rsidRPr="00BF1DE3">
        <w:rPr>
          <w:rFonts w:ascii="Arial" w:hAnsi="Arial" w:cs="Arial"/>
          <w:b/>
          <w:color w:val="000000"/>
        </w:rPr>
        <w:t>1</w:t>
      </w:r>
    </w:p>
    <w:p w14:paraId="1375B91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F1DE3">
        <w:rPr>
          <w:b/>
          <w:i/>
          <w:color w:val="000000"/>
          <w:sz w:val="22"/>
        </w:rPr>
        <w:t xml:space="preserve">G3SR = </w:t>
      </w:r>
      <w:r w:rsidRPr="00BF1DE3">
        <w:rPr>
          <w:rFonts w:ascii="Arial" w:hAnsi="Arial" w:cs="Arial"/>
          <w:b/>
          <w:color w:val="000000"/>
        </w:rPr>
        <w:t>5</w:t>
      </w:r>
    </w:p>
    <w:p w14:paraId="645FD72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BF1DE3">
        <w:rPr>
          <w:b/>
          <w:i/>
          <w:color w:val="000000"/>
          <w:sz w:val="22"/>
        </w:rPr>
        <w:t xml:space="preserve">K3SR = </w:t>
      </w:r>
      <w:r w:rsidRPr="00BF1DE3">
        <w:rPr>
          <w:rFonts w:ascii="Arial" w:hAnsi="Arial" w:cs="Arial"/>
          <w:b/>
          <w:color w:val="000000"/>
        </w:rPr>
        <w:t>1.2</w:t>
      </w:r>
    </w:p>
    <w:p w14:paraId="7B724DB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F1DE3">
        <w:rPr>
          <w:b/>
          <w:i/>
          <w:color w:val="000000"/>
          <w:sz w:val="22"/>
        </w:rPr>
        <w:t xml:space="preserve">G3 = </w:t>
      </w:r>
      <w:r w:rsidRPr="00BF1DE3">
        <w:rPr>
          <w:rFonts w:ascii="Arial" w:hAnsi="Arial" w:cs="Arial"/>
          <w:b/>
          <w:color w:val="000000"/>
        </w:rPr>
        <w:t>12</w:t>
      </w:r>
    </w:p>
    <w:p w14:paraId="78795C1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BF1DE3">
        <w:rPr>
          <w:b/>
          <w:i/>
          <w:color w:val="000000"/>
          <w:sz w:val="22"/>
        </w:rPr>
        <w:t xml:space="preserve">K3 = </w:t>
      </w:r>
      <w:r w:rsidRPr="00BF1DE3">
        <w:rPr>
          <w:rFonts w:ascii="Arial" w:hAnsi="Arial" w:cs="Arial"/>
          <w:b/>
          <w:color w:val="000000"/>
        </w:rPr>
        <w:t>2</w:t>
      </w:r>
    </w:p>
    <w:p w14:paraId="02E982C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F1DE3">
        <w:rPr>
          <w:b/>
          <w:i/>
          <w:color w:val="000000"/>
          <w:sz w:val="22"/>
        </w:rPr>
        <w:t xml:space="preserve">VL = </w:t>
      </w:r>
      <w:r w:rsidRPr="00BF1DE3">
        <w:rPr>
          <w:rFonts w:ascii="Arial" w:hAnsi="Arial" w:cs="Arial"/>
          <w:b/>
          <w:color w:val="000000"/>
        </w:rPr>
        <w:t>1</w:t>
      </w:r>
    </w:p>
    <w:p w14:paraId="2DB01EC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BF1DE3">
        <w:rPr>
          <w:b/>
          <w:i/>
          <w:color w:val="000000"/>
          <w:sz w:val="22"/>
        </w:rPr>
        <w:t xml:space="preserve">K5 = </w:t>
      </w:r>
      <w:r w:rsidRPr="00BF1DE3">
        <w:rPr>
          <w:rFonts w:ascii="Arial" w:hAnsi="Arial" w:cs="Arial"/>
          <w:b/>
          <w:color w:val="000000"/>
        </w:rPr>
        <w:t>0.9</w:t>
      </w:r>
    </w:p>
    <w:p w14:paraId="312BD05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F1DE3">
        <w:rPr>
          <w:b/>
          <w:i/>
          <w:color w:val="000000"/>
          <w:sz w:val="22"/>
        </w:rPr>
        <w:t xml:space="preserve">G7 = </w:t>
      </w:r>
      <w:r w:rsidRPr="00BF1DE3">
        <w:rPr>
          <w:rFonts w:ascii="Arial" w:hAnsi="Arial" w:cs="Arial"/>
          <w:b/>
          <w:color w:val="000000"/>
        </w:rPr>
        <w:t>2</w:t>
      </w:r>
    </w:p>
    <w:p w14:paraId="5B0A743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F1DE3">
        <w:rPr>
          <w:b/>
          <w:i/>
          <w:color w:val="000000"/>
          <w:sz w:val="22"/>
        </w:rPr>
        <w:t xml:space="preserve">K7 = </w:t>
      </w:r>
      <w:r w:rsidRPr="00BF1DE3">
        <w:rPr>
          <w:rFonts w:ascii="Arial" w:hAnsi="Arial" w:cs="Arial"/>
          <w:b/>
          <w:color w:val="000000"/>
        </w:rPr>
        <w:t>0.8</w:t>
      </w:r>
    </w:p>
    <w:p w14:paraId="255A8FE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F1DE3">
        <w:rPr>
          <w:b/>
          <w:i/>
          <w:color w:val="000000"/>
          <w:sz w:val="22"/>
        </w:rPr>
        <w:t xml:space="preserve">GB = </w:t>
      </w:r>
      <w:r w:rsidRPr="00BF1DE3">
        <w:rPr>
          <w:rFonts w:ascii="Arial" w:hAnsi="Arial" w:cs="Arial"/>
          <w:b/>
          <w:color w:val="000000"/>
        </w:rPr>
        <w:t>0.5</w:t>
      </w:r>
    </w:p>
    <w:p w14:paraId="1A9D08A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F1DE3">
        <w:rPr>
          <w:b/>
          <w:i/>
          <w:color w:val="000000"/>
          <w:sz w:val="22"/>
        </w:rPr>
        <w:t xml:space="preserve">B = </w:t>
      </w:r>
      <w:r w:rsidRPr="00BF1DE3">
        <w:rPr>
          <w:rFonts w:ascii="Arial" w:hAnsi="Arial" w:cs="Arial"/>
          <w:b/>
          <w:color w:val="000000"/>
        </w:rPr>
        <w:t>0.4</w:t>
      </w:r>
    </w:p>
    <w:p w14:paraId="59CA654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F1DE3">
        <w:rPr>
          <w:b/>
          <w:i/>
          <w:color w:val="000000"/>
          <w:sz w:val="22"/>
        </w:rPr>
        <w:t xml:space="preserve">GMAX = </w:t>
      </w:r>
      <w:r w:rsidRPr="00BF1DE3">
        <w:rPr>
          <w:rFonts w:ascii="Arial" w:hAnsi="Arial" w:cs="Arial"/>
          <w:b/>
          <w:color w:val="000000"/>
        </w:rPr>
        <w:t>1.7</w:t>
      </w:r>
    </w:p>
    <w:p w14:paraId="30ED500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F1DE3">
        <w:rPr>
          <w:b/>
          <w:i/>
          <w:color w:val="000000"/>
          <w:sz w:val="22"/>
        </w:rPr>
        <w:t xml:space="preserve">GGOD = </w:t>
      </w:r>
      <w:r w:rsidRPr="00BF1DE3">
        <w:rPr>
          <w:rFonts w:ascii="Arial" w:hAnsi="Arial" w:cs="Arial"/>
          <w:b/>
          <w:color w:val="000000"/>
        </w:rPr>
        <w:t>85</w:t>
      </w:r>
    </w:p>
    <w:p w14:paraId="33120D6F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F1DE3">
        <w:rPr>
          <w:b/>
          <w:i/>
          <w:color w:val="000000"/>
          <w:sz w:val="22"/>
        </w:rPr>
        <w:t xml:space="preserve">NJ = </w:t>
      </w:r>
      <w:r w:rsidRPr="00BF1DE3">
        <w:rPr>
          <w:rFonts w:ascii="Arial" w:hAnsi="Arial" w:cs="Arial"/>
          <w:b/>
          <w:color w:val="000000"/>
        </w:rPr>
        <w:t>0.3</w:t>
      </w:r>
    </w:p>
    <w:p w14:paraId="760A518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710E449F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F1DE3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0.03 · 2 · 1 · 0.9 · 0.8 · 1 · 1 · 1 · 0.4 · 1.7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(1-0.3) = </w:t>
      </w:r>
      <w:r w:rsidRPr="00BF1DE3">
        <w:rPr>
          <w:rFonts w:ascii="Arial" w:hAnsi="Arial" w:cs="Arial"/>
          <w:b/>
          <w:color w:val="000000"/>
        </w:rPr>
        <w:t>0.2856</w:t>
      </w:r>
    </w:p>
    <w:p w14:paraId="570C4AB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F1DE3">
        <w:rPr>
          <w:b/>
          <w:i/>
          <w:color w:val="000000"/>
          <w:sz w:val="22"/>
        </w:rPr>
        <w:t xml:space="preserve">MC = </w:t>
      </w:r>
      <w:r w:rsidRPr="00BF1DE3">
        <w:rPr>
          <w:b/>
          <w:i/>
          <w:color w:val="000000"/>
        </w:rPr>
        <w:t xml:space="preserve">K1 · K2 · K3SR · K4 · K5 · K7 · K8 · K9 · KE · B · GGOD · (1-NJ) = </w:t>
      </w:r>
      <w:r w:rsidRPr="00BF1DE3">
        <w:rPr>
          <w:b/>
          <w:color w:val="000000"/>
        </w:rPr>
        <w:t xml:space="preserve">0.05 · 0.03 · 1.2 · 1 · 0.9 · 0.8 · 1 · 1 · 1 · 0.4 · 85 · (1-0.3) = </w:t>
      </w:r>
      <w:r w:rsidRPr="00BF1DE3">
        <w:rPr>
          <w:rFonts w:ascii="Arial" w:hAnsi="Arial" w:cs="Arial"/>
          <w:b/>
          <w:color w:val="000000"/>
        </w:rPr>
        <w:t>0.03084</w:t>
      </w:r>
    </w:p>
    <w:p w14:paraId="150A7C1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2F5610F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F1DE3">
        <w:rPr>
          <w:b/>
          <w:i/>
          <w:color w:val="000000"/>
          <w:sz w:val="22"/>
        </w:rPr>
        <w:t xml:space="preserve">G = </w:t>
      </w:r>
      <w:r w:rsidRPr="00BF1DE3">
        <w:rPr>
          <w:b/>
          <w:i/>
          <w:color w:val="000000"/>
        </w:rPr>
        <w:t xml:space="preserve">MAX(G,GC) = </w:t>
      </w:r>
      <w:r w:rsidRPr="00BF1DE3">
        <w:rPr>
          <w:rFonts w:ascii="Arial" w:hAnsi="Arial" w:cs="Arial"/>
          <w:b/>
          <w:color w:val="000000"/>
        </w:rPr>
        <w:t>0.2856</w:t>
      </w:r>
    </w:p>
    <w:p w14:paraId="3B76EFE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F1DE3">
        <w:rPr>
          <w:b/>
          <w:i/>
          <w:color w:val="000000"/>
          <w:sz w:val="22"/>
        </w:rPr>
        <w:t xml:space="preserve">M = </w:t>
      </w:r>
      <w:r w:rsidRPr="00BF1DE3">
        <w:rPr>
          <w:b/>
          <w:i/>
          <w:color w:val="000000"/>
        </w:rPr>
        <w:t xml:space="preserve">M + MC = </w:t>
      </w:r>
      <w:r w:rsidRPr="00BF1DE3">
        <w:rPr>
          <w:b/>
          <w:color w:val="000000"/>
        </w:rPr>
        <w:t xml:space="preserve">0.00868 + 0.03084 = </w:t>
      </w:r>
      <w:r w:rsidRPr="00BF1DE3">
        <w:rPr>
          <w:rFonts w:ascii="Arial" w:hAnsi="Arial" w:cs="Arial"/>
          <w:b/>
          <w:color w:val="000000"/>
        </w:rPr>
        <w:t>0.0395</w:t>
      </w:r>
    </w:p>
    <w:p w14:paraId="7529899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3F3293D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473FB7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Материал: Цемент</w:t>
      </w:r>
    </w:p>
    <w:p w14:paraId="7BC7A618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F1DE3">
        <w:rPr>
          <w:b/>
          <w:i/>
          <w:color w:val="000000"/>
          <w:sz w:val="22"/>
        </w:rPr>
        <w:t xml:space="preserve">K1 = </w:t>
      </w:r>
      <w:r w:rsidRPr="00BF1DE3">
        <w:rPr>
          <w:rFonts w:ascii="Arial" w:hAnsi="Arial" w:cs="Arial"/>
          <w:b/>
          <w:color w:val="000000"/>
        </w:rPr>
        <w:t>0.04</w:t>
      </w:r>
    </w:p>
    <w:p w14:paraId="5E90661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F1DE3">
        <w:rPr>
          <w:b/>
          <w:i/>
          <w:color w:val="000000"/>
          <w:sz w:val="22"/>
        </w:rPr>
        <w:t xml:space="preserve">K2 = </w:t>
      </w:r>
      <w:r w:rsidRPr="00BF1DE3">
        <w:rPr>
          <w:rFonts w:ascii="Arial" w:hAnsi="Arial" w:cs="Arial"/>
          <w:b/>
          <w:color w:val="000000"/>
        </w:rPr>
        <w:t>0.03</w:t>
      </w:r>
    </w:p>
    <w:p w14:paraId="367327A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05E141E5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CB61DC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4E8B503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4B4C56F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C5DC1B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59D5FD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F1DE3">
        <w:rPr>
          <w:b/>
          <w:i/>
          <w:color w:val="000000"/>
          <w:sz w:val="22"/>
        </w:rPr>
        <w:t xml:space="preserve">K4 = </w:t>
      </w:r>
      <w:r w:rsidRPr="00BF1DE3">
        <w:rPr>
          <w:rFonts w:ascii="Arial" w:hAnsi="Arial" w:cs="Arial"/>
          <w:b/>
          <w:color w:val="000000"/>
        </w:rPr>
        <w:t>1</w:t>
      </w:r>
    </w:p>
    <w:p w14:paraId="0A132B3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F1DE3">
        <w:rPr>
          <w:b/>
          <w:i/>
          <w:color w:val="000000"/>
          <w:sz w:val="22"/>
        </w:rPr>
        <w:t xml:space="preserve">G3SR = </w:t>
      </w:r>
      <w:r w:rsidRPr="00BF1DE3">
        <w:rPr>
          <w:rFonts w:ascii="Arial" w:hAnsi="Arial" w:cs="Arial"/>
          <w:b/>
          <w:color w:val="000000"/>
        </w:rPr>
        <w:t>5</w:t>
      </w:r>
    </w:p>
    <w:p w14:paraId="2C655C7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BF1DE3">
        <w:rPr>
          <w:b/>
          <w:i/>
          <w:color w:val="000000"/>
          <w:sz w:val="22"/>
        </w:rPr>
        <w:t xml:space="preserve">K3SR = </w:t>
      </w:r>
      <w:r w:rsidRPr="00BF1DE3">
        <w:rPr>
          <w:rFonts w:ascii="Arial" w:hAnsi="Arial" w:cs="Arial"/>
          <w:b/>
          <w:color w:val="000000"/>
        </w:rPr>
        <w:t>1.2</w:t>
      </w:r>
    </w:p>
    <w:p w14:paraId="26D9EDA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F1DE3">
        <w:rPr>
          <w:b/>
          <w:i/>
          <w:color w:val="000000"/>
          <w:sz w:val="22"/>
        </w:rPr>
        <w:t xml:space="preserve">G3 = </w:t>
      </w:r>
      <w:r w:rsidRPr="00BF1DE3">
        <w:rPr>
          <w:rFonts w:ascii="Arial" w:hAnsi="Arial" w:cs="Arial"/>
          <w:b/>
          <w:color w:val="000000"/>
        </w:rPr>
        <w:t>12</w:t>
      </w:r>
    </w:p>
    <w:p w14:paraId="1A6C06F6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BF1DE3">
        <w:rPr>
          <w:b/>
          <w:i/>
          <w:color w:val="000000"/>
          <w:sz w:val="22"/>
        </w:rPr>
        <w:t xml:space="preserve">K3 = </w:t>
      </w:r>
      <w:r w:rsidRPr="00BF1DE3">
        <w:rPr>
          <w:rFonts w:ascii="Arial" w:hAnsi="Arial" w:cs="Arial"/>
          <w:b/>
          <w:color w:val="000000"/>
        </w:rPr>
        <w:t>2</w:t>
      </w:r>
    </w:p>
    <w:p w14:paraId="0EDCA8D8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F1DE3">
        <w:rPr>
          <w:b/>
          <w:i/>
          <w:color w:val="000000"/>
          <w:sz w:val="22"/>
        </w:rPr>
        <w:t xml:space="preserve">VL = </w:t>
      </w:r>
      <w:r w:rsidRPr="00BF1DE3">
        <w:rPr>
          <w:rFonts w:ascii="Arial" w:hAnsi="Arial" w:cs="Arial"/>
          <w:b/>
          <w:color w:val="000000"/>
        </w:rPr>
        <w:t>1</w:t>
      </w:r>
    </w:p>
    <w:p w14:paraId="79C8420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BF1DE3">
        <w:rPr>
          <w:b/>
          <w:i/>
          <w:color w:val="000000"/>
          <w:sz w:val="22"/>
        </w:rPr>
        <w:t xml:space="preserve">K5 = </w:t>
      </w:r>
      <w:r w:rsidRPr="00BF1DE3">
        <w:rPr>
          <w:rFonts w:ascii="Arial" w:hAnsi="Arial" w:cs="Arial"/>
          <w:b/>
          <w:color w:val="000000"/>
        </w:rPr>
        <w:t>0.9</w:t>
      </w:r>
    </w:p>
    <w:p w14:paraId="50E4062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lastRenderedPageBreak/>
        <w:t xml:space="preserve">Размер куска материала, мм, </w:t>
      </w:r>
      <w:r w:rsidRPr="00BF1DE3">
        <w:rPr>
          <w:b/>
          <w:i/>
          <w:color w:val="000000"/>
          <w:sz w:val="22"/>
        </w:rPr>
        <w:t xml:space="preserve">G7 = </w:t>
      </w:r>
      <w:r w:rsidRPr="00BF1DE3">
        <w:rPr>
          <w:rFonts w:ascii="Arial" w:hAnsi="Arial" w:cs="Arial"/>
          <w:b/>
          <w:color w:val="000000"/>
        </w:rPr>
        <w:t>2</w:t>
      </w:r>
    </w:p>
    <w:p w14:paraId="2B97102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F1DE3">
        <w:rPr>
          <w:b/>
          <w:i/>
          <w:color w:val="000000"/>
          <w:sz w:val="22"/>
        </w:rPr>
        <w:t xml:space="preserve">K7 = </w:t>
      </w:r>
      <w:r w:rsidRPr="00BF1DE3">
        <w:rPr>
          <w:rFonts w:ascii="Arial" w:hAnsi="Arial" w:cs="Arial"/>
          <w:b/>
          <w:color w:val="000000"/>
        </w:rPr>
        <w:t>0.8</w:t>
      </w:r>
    </w:p>
    <w:p w14:paraId="5E027803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F1DE3">
        <w:rPr>
          <w:b/>
          <w:i/>
          <w:color w:val="000000"/>
          <w:sz w:val="22"/>
        </w:rPr>
        <w:t xml:space="preserve">GB = </w:t>
      </w:r>
      <w:r w:rsidRPr="00BF1DE3">
        <w:rPr>
          <w:rFonts w:ascii="Arial" w:hAnsi="Arial" w:cs="Arial"/>
          <w:b/>
          <w:color w:val="000000"/>
        </w:rPr>
        <w:t>0.5</w:t>
      </w:r>
    </w:p>
    <w:p w14:paraId="3587864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F1DE3">
        <w:rPr>
          <w:b/>
          <w:i/>
          <w:color w:val="000000"/>
          <w:sz w:val="22"/>
        </w:rPr>
        <w:t xml:space="preserve">B = </w:t>
      </w:r>
      <w:r w:rsidRPr="00BF1DE3">
        <w:rPr>
          <w:rFonts w:ascii="Arial" w:hAnsi="Arial" w:cs="Arial"/>
          <w:b/>
          <w:color w:val="000000"/>
        </w:rPr>
        <w:t>0.4</w:t>
      </w:r>
    </w:p>
    <w:p w14:paraId="4A51D54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F1DE3">
        <w:rPr>
          <w:b/>
          <w:i/>
          <w:color w:val="000000"/>
          <w:sz w:val="22"/>
        </w:rPr>
        <w:t xml:space="preserve">GMAX = </w:t>
      </w:r>
      <w:r w:rsidRPr="00BF1DE3">
        <w:rPr>
          <w:rFonts w:ascii="Arial" w:hAnsi="Arial" w:cs="Arial"/>
          <w:b/>
          <w:color w:val="000000"/>
        </w:rPr>
        <w:t>0.45</w:t>
      </w:r>
    </w:p>
    <w:p w14:paraId="7B80865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F1DE3">
        <w:rPr>
          <w:b/>
          <w:i/>
          <w:color w:val="000000"/>
          <w:sz w:val="22"/>
        </w:rPr>
        <w:t xml:space="preserve">GGOD = </w:t>
      </w:r>
      <w:r w:rsidRPr="00BF1DE3">
        <w:rPr>
          <w:rFonts w:ascii="Arial" w:hAnsi="Arial" w:cs="Arial"/>
          <w:b/>
          <w:color w:val="000000"/>
        </w:rPr>
        <w:t>21.5</w:t>
      </w:r>
    </w:p>
    <w:p w14:paraId="0D886EE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F1DE3">
        <w:rPr>
          <w:b/>
          <w:i/>
          <w:color w:val="000000"/>
          <w:sz w:val="22"/>
        </w:rPr>
        <w:t xml:space="preserve">NJ = </w:t>
      </w:r>
      <w:r w:rsidRPr="00BF1DE3">
        <w:rPr>
          <w:rFonts w:ascii="Arial" w:hAnsi="Arial" w:cs="Arial"/>
          <w:b/>
          <w:color w:val="000000"/>
        </w:rPr>
        <w:t>0.3</w:t>
      </w:r>
    </w:p>
    <w:p w14:paraId="16A27BD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76EACB5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F1DE3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0.03 · 2 · 1 · 0.9 · 0.8 · 1 · 1 · 1 · 0.4 · 0.45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(1-0.3) = </w:t>
      </w:r>
      <w:r w:rsidRPr="00BF1DE3">
        <w:rPr>
          <w:rFonts w:ascii="Arial" w:hAnsi="Arial" w:cs="Arial"/>
          <w:b/>
          <w:color w:val="000000"/>
        </w:rPr>
        <w:t>0.0605</w:t>
      </w:r>
    </w:p>
    <w:p w14:paraId="43309AA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F1DE3">
        <w:rPr>
          <w:b/>
          <w:i/>
          <w:color w:val="000000"/>
          <w:sz w:val="22"/>
        </w:rPr>
        <w:t xml:space="preserve">MC = </w:t>
      </w:r>
      <w:r w:rsidRPr="00BF1DE3">
        <w:rPr>
          <w:b/>
          <w:i/>
          <w:color w:val="000000"/>
        </w:rPr>
        <w:t xml:space="preserve">K1 · K2 · K3SR · K4 · K5 · K7 · K8 · K9 · KE · B · GGOD · (1-NJ) = </w:t>
      </w:r>
      <w:r w:rsidRPr="00BF1DE3">
        <w:rPr>
          <w:b/>
          <w:color w:val="000000"/>
        </w:rPr>
        <w:t xml:space="preserve">0.04 · 0.03 · 1.2 · 1 · 0.9 · 0.8 · 1 · 1 · 1 · 0.4 · 21.5 · (1-0.3) = </w:t>
      </w:r>
      <w:r w:rsidRPr="00BF1DE3">
        <w:rPr>
          <w:rFonts w:ascii="Arial" w:hAnsi="Arial" w:cs="Arial"/>
          <w:b/>
          <w:color w:val="000000"/>
        </w:rPr>
        <w:t>0.00624</w:t>
      </w:r>
    </w:p>
    <w:p w14:paraId="7521A48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E97296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F1DE3">
        <w:rPr>
          <w:b/>
          <w:i/>
          <w:color w:val="000000"/>
          <w:sz w:val="22"/>
        </w:rPr>
        <w:t xml:space="preserve">G = </w:t>
      </w:r>
      <w:r w:rsidRPr="00BF1DE3">
        <w:rPr>
          <w:b/>
          <w:i/>
          <w:color w:val="000000"/>
        </w:rPr>
        <w:t xml:space="preserve">MAX(G,GC) = </w:t>
      </w:r>
      <w:r w:rsidRPr="00BF1DE3">
        <w:rPr>
          <w:rFonts w:ascii="Arial" w:hAnsi="Arial" w:cs="Arial"/>
          <w:b/>
          <w:color w:val="000000"/>
        </w:rPr>
        <w:t>0.2856</w:t>
      </w:r>
    </w:p>
    <w:p w14:paraId="67CADD48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F1DE3">
        <w:rPr>
          <w:b/>
          <w:i/>
          <w:color w:val="000000"/>
          <w:sz w:val="22"/>
        </w:rPr>
        <w:t xml:space="preserve">M = </w:t>
      </w:r>
      <w:r w:rsidRPr="00BF1DE3">
        <w:rPr>
          <w:b/>
          <w:i/>
          <w:color w:val="000000"/>
        </w:rPr>
        <w:t xml:space="preserve">M + MC = </w:t>
      </w:r>
      <w:r w:rsidRPr="00BF1DE3">
        <w:rPr>
          <w:b/>
          <w:color w:val="000000"/>
        </w:rPr>
        <w:t xml:space="preserve">0.0395 + 0.00624 = </w:t>
      </w:r>
      <w:r w:rsidRPr="00BF1DE3">
        <w:rPr>
          <w:rFonts w:ascii="Arial" w:hAnsi="Arial" w:cs="Arial"/>
          <w:b/>
          <w:color w:val="000000"/>
        </w:rPr>
        <w:t>0.0457</w:t>
      </w:r>
    </w:p>
    <w:p w14:paraId="1C183C8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3661A07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BE27B4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F1DE3">
        <w:rPr>
          <w:b/>
          <w:i/>
          <w:color w:val="000000"/>
          <w:sz w:val="22"/>
        </w:rPr>
        <w:t xml:space="preserve">M = </w:t>
      </w:r>
      <w:r w:rsidRPr="00BF1DE3">
        <w:rPr>
          <w:b/>
          <w:i/>
          <w:color w:val="000000"/>
        </w:rPr>
        <w:t xml:space="preserve">KOC · M = </w:t>
      </w:r>
      <w:r w:rsidRPr="00BF1DE3">
        <w:rPr>
          <w:b/>
          <w:color w:val="000000"/>
        </w:rPr>
        <w:t xml:space="preserve">0.4 · 0.0457 = </w:t>
      </w:r>
      <w:r w:rsidRPr="00BF1DE3">
        <w:rPr>
          <w:rFonts w:ascii="Arial" w:hAnsi="Arial" w:cs="Arial"/>
          <w:b/>
          <w:color w:val="000000"/>
        </w:rPr>
        <w:t>0.01828</w:t>
      </w:r>
    </w:p>
    <w:p w14:paraId="6D386CB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F1DE3">
        <w:rPr>
          <w:b/>
          <w:i/>
          <w:color w:val="000000"/>
          <w:sz w:val="22"/>
        </w:rPr>
        <w:t xml:space="preserve">G = </w:t>
      </w:r>
      <w:r w:rsidRPr="00BF1DE3">
        <w:rPr>
          <w:b/>
          <w:i/>
          <w:color w:val="000000"/>
        </w:rPr>
        <w:t xml:space="preserve">KOC · G = </w:t>
      </w:r>
      <w:r w:rsidRPr="00BF1DE3">
        <w:rPr>
          <w:b/>
          <w:color w:val="000000"/>
        </w:rPr>
        <w:t xml:space="preserve">0.4 · 0.2856 = </w:t>
      </w:r>
      <w:r w:rsidRPr="00BF1DE3">
        <w:rPr>
          <w:rFonts w:ascii="Arial" w:hAnsi="Arial" w:cs="Arial"/>
          <w:b/>
          <w:color w:val="000000"/>
        </w:rPr>
        <w:t>0.1142</w:t>
      </w:r>
    </w:p>
    <w:p w14:paraId="19E3E04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3A650C0C" w14:textId="77777777" w:rsidR="00BF1DE3" w:rsidRPr="00BF1DE3" w:rsidRDefault="00BF1DE3" w:rsidP="00BF1DE3">
      <w:pPr>
        <w:rPr>
          <w:b/>
          <w:i/>
          <w:color w:val="000000"/>
          <w:sz w:val="22"/>
        </w:rPr>
      </w:pPr>
      <w:r w:rsidRPr="00BF1DE3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F1DE3" w14:paraId="37233E43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95AF" w14:textId="5E185E44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3EFB" w14:textId="67E52CF2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E5F2" w14:textId="5DFA1C60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8B0" w14:textId="5F1F6E42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F1DE3" w14:paraId="6C473936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7A181" w14:textId="036AAD5B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B7D8C" w14:textId="2E891C5B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39BA" w14:textId="5D118D8C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0.1142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748D" w14:textId="0570206F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0.01828</w:t>
            </w:r>
          </w:p>
        </w:tc>
      </w:tr>
    </w:tbl>
    <w:p w14:paraId="7D75C4F6" w14:textId="3998FD5E" w:rsidR="00BF1DE3" w:rsidRPr="00BF1DE3" w:rsidRDefault="00BF1DE3" w:rsidP="00BF1DE3">
      <w:pPr>
        <w:rPr>
          <w:color w:val="000000"/>
          <w:sz w:val="22"/>
        </w:rPr>
      </w:pPr>
    </w:p>
    <w:p w14:paraId="7744D51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33287557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2005D375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5406BDCA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576C160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ЭРА v3.0.404</w:t>
      </w:r>
    </w:p>
    <w:p w14:paraId="5406733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4833064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Дата:27.02.25 Время:17:33:33</w:t>
      </w:r>
    </w:p>
    <w:p w14:paraId="691D2B8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0619948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  <w:r w:rsidRPr="00BF1DE3">
        <w:rPr>
          <w:b/>
          <w:color w:val="000000"/>
          <w:sz w:val="28"/>
        </w:rPr>
        <w:t xml:space="preserve">               РАСЧЕТ ВАЛОВЫХ ВЫБРОСОВ</w:t>
      </w:r>
    </w:p>
    <w:p w14:paraId="125B70CF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</w:p>
    <w:p w14:paraId="7463148A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Город: 018, Жалагаш</w:t>
      </w:r>
    </w:p>
    <w:p w14:paraId="6A0BFB2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Объект: 0002, Вариант 1 СТР-ВО КАМЕРЫ ЗАПУСКА И ПРИЕМА ОЧИСТНЫХ УСТРОЙСТВ НА СП-6 Арыскум</w:t>
      </w:r>
    </w:p>
    <w:p w14:paraId="287F3D2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01880AEA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загрязнения: 6005</w:t>
      </w:r>
    </w:p>
    <w:p w14:paraId="29762F3C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выделения: 6005 07, Сварочные работы</w:t>
      </w:r>
    </w:p>
    <w:p w14:paraId="0B82AEAC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0449410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859AB7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188B188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14:paraId="1BB12C8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14:paraId="30C7C0C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7F47BE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 трансформации оксидов азота в NO2, </w:t>
      </w:r>
      <w:r w:rsidRPr="00BF1DE3">
        <w:rPr>
          <w:b/>
          <w:i/>
          <w:color w:val="000000"/>
          <w:sz w:val="22"/>
        </w:rPr>
        <w:t xml:space="preserve">KNO2 = </w:t>
      </w:r>
      <w:r w:rsidRPr="00BF1DE3">
        <w:rPr>
          <w:rFonts w:ascii="Arial" w:hAnsi="Arial" w:cs="Arial"/>
          <w:b/>
          <w:color w:val="000000"/>
        </w:rPr>
        <w:t>0.8</w:t>
      </w:r>
    </w:p>
    <w:p w14:paraId="026F041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Коэффициент трансформации оксидов азота в NO, </w:t>
      </w:r>
      <w:r w:rsidRPr="00BF1DE3">
        <w:rPr>
          <w:b/>
          <w:i/>
          <w:color w:val="000000"/>
          <w:sz w:val="22"/>
        </w:rPr>
        <w:t xml:space="preserve">KNO = </w:t>
      </w:r>
      <w:r w:rsidRPr="00BF1DE3">
        <w:rPr>
          <w:rFonts w:ascii="Arial" w:hAnsi="Arial" w:cs="Arial"/>
          <w:b/>
          <w:color w:val="000000"/>
        </w:rPr>
        <w:t>0.13</w:t>
      </w:r>
    </w:p>
    <w:p w14:paraId="0AC7411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lastRenderedPageBreak/>
        <w:t xml:space="preserve">Степень очистки, доли ед., </w:t>
      </w:r>
      <w:r>
        <w:rPr>
          <w:b/>
          <w:i/>
          <w:color w:val="000000"/>
          <w:sz w:val="22"/>
        </w:rPr>
        <w:sym w:font="Symbol" w:char="F068"/>
      </w:r>
      <w:r>
        <w:rPr>
          <w:b/>
          <w:i/>
          <w:color w:val="000000"/>
          <w:sz w:val="22"/>
        </w:rPr>
        <w:t xml:space="preserve"> = </w:t>
      </w:r>
      <w:r w:rsidRPr="00BF1DE3">
        <w:rPr>
          <w:rFonts w:ascii="Arial" w:hAnsi="Arial" w:cs="Arial"/>
          <w:b/>
          <w:color w:val="000000"/>
        </w:rPr>
        <w:t>0</w:t>
      </w:r>
    </w:p>
    <w:p w14:paraId="673C1F6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62C663D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14:paraId="6A9AC91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14:paraId="26BF6C4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14:paraId="0438F86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BF1DE3">
        <w:rPr>
          <w:b/>
          <w:i/>
          <w:color w:val="000000"/>
          <w:sz w:val="22"/>
        </w:rPr>
        <w:t xml:space="preserve">BГОД = </w:t>
      </w:r>
      <w:r w:rsidRPr="00BF1DE3">
        <w:rPr>
          <w:rFonts w:ascii="Arial" w:hAnsi="Arial" w:cs="Arial"/>
          <w:b/>
          <w:color w:val="000000"/>
        </w:rPr>
        <w:t>90</w:t>
      </w:r>
    </w:p>
    <w:p w14:paraId="1674DD0A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14:paraId="0CB57B2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BF1DE3">
        <w:rPr>
          <w:b/>
          <w:i/>
          <w:color w:val="000000"/>
          <w:sz w:val="22"/>
        </w:rPr>
        <w:t xml:space="preserve">BЧАС = </w:t>
      </w:r>
      <w:r w:rsidRPr="00BF1DE3">
        <w:rPr>
          <w:rFonts w:ascii="Arial" w:hAnsi="Arial" w:cs="Arial"/>
          <w:b/>
          <w:color w:val="000000"/>
        </w:rPr>
        <w:t>0.9</w:t>
      </w:r>
    </w:p>
    <w:p w14:paraId="0C7AB0E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48EBC4A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14:paraId="7B8B23D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>K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\o\ac(\s\do5( M);;\s\up5( X))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22"/>
        </w:rPr>
        <w:t xml:space="preserve"> = </w:t>
      </w:r>
      <w:r w:rsidRPr="00BF1DE3">
        <w:rPr>
          <w:rFonts w:ascii="Arial" w:hAnsi="Arial" w:cs="Arial"/>
          <w:b/>
          <w:color w:val="000000"/>
        </w:rPr>
        <w:t>16.7</w:t>
      </w:r>
    </w:p>
    <w:p w14:paraId="6697CFB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 том числе:</w:t>
      </w:r>
    </w:p>
    <w:p w14:paraId="6F9CA86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6411580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14:paraId="75457A45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4BB0898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705D76D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>K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\o\ac(\s\do5( M);;\s\up5( X))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22"/>
        </w:rPr>
        <w:t xml:space="preserve"> = </w:t>
      </w:r>
      <w:r w:rsidRPr="00BF1DE3">
        <w:rPr>
          <w:rFonts w:ascii="Arial" w:hAnsi="Arial" w:cs="Arial"/>
          <w:b/>
          <w:color w:val="000000"/>
        </w:rPr>
        <w:t>14.97</w:t>
      </w:r>
    </w:p>
    <w:p w14:paraId="306B3F52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>
        <w:rPr>
          <w:b/>
          <w:i/>
          <w:color w:val="000000"/>
          <w:sz w:val="22"/>
        </w:rPr>
        <w:sym w:font="Symbol" w:char="F068"/>
      </w:r>
      <w:r>
        <w:rPr>
          <w:b/>
          <w:i/>
          <w:color w:val="000000"/>
          <w:sz w:val="22"/>
        </w:rPr>
        <w:t xml:space="preserve"> = </w:t>
      </w:r>
      <w:r w:rsidRPr="00BF1DE3">
        <w:rPr>
          <w:rFonts w:ascii="Arial" w:hAnsi="Arial" w:cs="Arial"/>
          <w:b/>
          <w:color w:val="000000"/>
        </w:rPr>
        <w:t>0</w:t>
      </w:r>
    </w:p>
    <w:p w14:paraId="6B13140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BF1DE3">
        <w:rPr>
          <w:b/>
          <w:i/>
          <w:color w:val="000000"/>
          <w:sz w:val="22"/>
        </w:rPr>
        <w:t xml:space="preserve">MГОД = </w:t>
      </w:r>
      <w:r>
        <w:rPr>
          <w:b/>
          <w:i/>
          <w:color w:val="000000"/>
        </w:rPr>
        <w:t>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14.97 · 90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</w:t>
      </w:r>
      <w:r w:rsidRPr="00BF1DE3">
        <w:rPr>
          <w:rFonts w:ascii="Arial" w:hAnsi="Arial" w:cs="Arial"/>
          <w:b/>
          <w:color w:val="000000"/>
        </w:rPr>
        <w:t>0.001347</w:t>
      </w:r>
    </w:p>
    <w:p w14:paraId="179FF7F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BF1DE3">
        <w:rPr>
          <w:b/>
          <w:i/>
          <w:color w:val="000000"/>
          <w:sz w:val="22"/>
        </w:rPr>
        <w:t xml:space="preserve">MСЕК = </w:t>
      </w:r>
      <w:r>
        <w:rPr>
          <w:b/>
          <w:i/>
          <w:color w:val="000000"/>
        </w:rPr>
        <w:t>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 w:rsidRPr="00BF1DE3">
        <w:rPr>
          <w:b/>
          <w:color w:val="000000"/>
        </w:rPr>
        <w:t xml:space="preserve">14.97 · 0.9 / 3600 · (1-0) = </w:t>
      </w:r>
      <w:r w:rsidRPr="00BF1DE3">
        <w:rPr>
          <w:rFonts w:ascii="Arial" w:hAnsi="Arial" w:cs="Arial"/>
          <w:b/>
          <w:color w:val="000000"/>
        </w:rPr>
        <w:t>0.00374</w:t>
      </w:r>
    </w:p>
    <w:p w14:paraId="2A0E76D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79ED9501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14:paraId="31828721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08D2CCE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7097857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>K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\o\ac(\s\do5( M);;\s\up5( X))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22"/>
        </w:rPr>
        <w:t xml:space="preserve"> = </w:t>
      </w:r>
      <w:r w:rsidRPr="00BF1DE3">
        <w:rPr>
          <w:rFonts w:ascii="Arial" w:hAnsi="Arial" w:cs="Arial"/>
          <w:b/>
          <w:color w:val="000000"/>
        </w:rPr>
        <w:t>1.73</w:t>
      </w:r>
    </w:p>
    <w:p w14:paraId="559F882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>
        <w:rPr>
          <w:b/>
          <w:i/>
          <w:color w:val="000000"/>
          <w:sz w:val="22"/>
        </w:rPr>
        <w:sym w:font="Symbol" w:char="F068"/>
      </w:r>
      <w:r>
        <w:rPr>
          <w:b/>
          <w:i/>
          <w:color w:val="000000"/>
          <w:sz w:val="22"/>
        </w:rPr>
        <w:t xml:space="preserve"> = </w:t>
      </w:r>
      <w:r w:rsidRPr="00BF1DE3">
        <w:rPr>
          <w:rFonts w:ascii="Arial" w:hAnsi="Arial" w:cs="Arial"/>
          <w:b/>
          <w:color w:val="000000"/>
        </w:rPr>
        <w:t>0</w:t>
      </w:r>
    </w:p>
    <w:p w14:paraId="05201D6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BF1DE3">
        <w:rPr>
          <w:b/>
          <w:i/>
          <w:color w:val="000000"/>
          <w:sz w:val="22"/>
        </w:rPr>
        <w:t xml:space="preserve">MГОД = </w:t>
      </w:r>
      <w:r>
        <w:rPr>
          <w:b/>
          <w:i/>
          <w:color w:val="000000"/>
        </w:rPr>
        <w:t>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1.73 · 90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</w:t>
      </w:r>
      <w:r w:rsidRPr="00BF1DE3">
        <w:rPr>
          <w:rFonts w:ascii="Arial" w:hAnsi="Arial" w:cs="Arial"/>
          <w:b/>
          <w:color w:val="000000"/>
        </w:rPr>
        <w:t>0.0001557</w:t>
      </w:r>
    </w:p>
    <w:p w14:paraId="74D4775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BF1DE3">
        <w:rPr>
          <w:b/>
          <w:i/>
          <w:color w:val="000000"/>
          <w:sz w:val="22"/>
        </w:rPr>
        <w:t xml:space="preserve">MСЕК = </w:t>
      </w:r>
      <w:r>
        <w:rPr>
          <w:b/>
          <w:i/>
          <w:color w:val="000000"/>
        </w:rPr>
        <w:t>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 w:rsidRPr="00BF1DE3">
        <w:rPr>
          <w:b/>
          <w:color w:val="000000"/>
        </w:rPr>
        <w:t xml:space="preserve">1.73 · 0.9 / 3600 · (1-0) = </w:t>
      </w:r>
      <w:r w:rsidRPr="00BF1DE3">
        <w:rPr>
          <w:rFonts w:ascii="Arial" w:hAnsi="Arial" w:cs="Arial"/>
          <w:b/>
          <w:color w:val="000000"/>
        </w:rPr>
        <w:t>0.0004325</w:t>
      </w:r>
    </w:p>
    <w:p w14:paraId="4AE6FC8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3B19E9B2" w14:textId="77777777" w:rsidR="00BF1DE3" w:rsidRPr="00BF1DE3" w:rsidRDefault="00BF1DE3" w:rsidP="00BF1DE3">
      <w:pPr>
        <w:rPr>
          <w:b/>
          <w:i/>
          <w:color w:val="000000"/>
          <w:sz w:val="22"/>
        </w:rPr>
      </w:pPr>
      <w:r w:rsidRPr="00BF1DE3">
        <w:rPr>
          <w:b/>
          <w:i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F1DE3" w14:paraId="460FE4FA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0F78" w14:textId="6AD014D9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2D88" w14:textId="4BBCB45B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AA6D" w14:textId="215FD3B6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E047" w14:textId="7449BFFC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F1DE3" w14:paraId="59C35703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13B9" w14:textId="35EE048D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8F2D" w14:textId="073175BC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8B8F" w14:textId="0F7E5EFA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0.00374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E176" w14:textId="7E0E60B4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0.002694</w:t>
            </w:r>
          </w:p>
        </w:tc>
      </w:tr>
      <w:tr w:rsidR="00BF1DE3" w14:paraId="4B2442E6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A813" w14:textId="49274806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3D8DD" w14:textId="0302D930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68B4" w14:textId="1F52B319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0.0004325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BA1A" w14:textId="42AD8373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0.0003114</w:t>
            </w:r>
          </w:p>
        </w:tc>
      </w:tr>
    </w:tbl>
    <w:p w14:paraId="3D3CDE15" w14:textId="1598BA8E" w:rsidR="00BF1DE3" w:rsidRPr="00BF1DE3" w:rsidRDefault="00BF1DE3" w:rsidP="00BF1DE3">
      <w:pPr>
        <w:rPr>
          <w:color w:val="000000"/>
          <w:sz w:val="22"/>
        </w:rPr>
      </w:pPr>
    </w:p>
    <w:p w14:paraId="1CB0506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06287362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02573A49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7694B175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6A26BD2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ЭРА v3.0.404</w:t>
      </w:r>
    </w:p>
    <w:p w14:paraId="5244D71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513231A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Дата:27.02.25 Время:17:34:19</w:t>
      </w:r>
    </w:p>
    <w:p w14:paraId="2528B7F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826B9E0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  <w:r w:rsidRPr="00BF1DE3">
        <w:rPr>
          <w:b/>
          <w:color w:val="000000"/>
          <w:sz w:val="28"/>
        </w:rPr>
        <w:t xml:space="preserve">               РАСЧЕТ ВАЛОВЫХ ВЫБРОСОВ</w:t>
      </w:r>
    </w:p>
    <w:p w14:paraId="20A288BE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</w:p>
    <w:p w14:paraId="30648D5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Город: 018, Жалагаш</w:t>
      </w:r>
    </w:p>
    <w:p w14:paraId="360CF81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Объект: 0002, Вариант 1 СТР-ВО КАМЕРЫ ЗАПУСКА И ПРИЕМА ОЧИСТНЫХ УСТРОЙСТВ НА СП-6 Арыскум</w:t>
      </w:r>
    </w:p>
    <w:p w14:paraId="4DE63FD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BFA434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загрязнения: 6006</w:t>
      </w:r>
    </w:p>
    <w:p w14:paraId="7AF180B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выделения: 6006 08, Покрасочные работы</w:t>
      </w:r>
    </w:p>
    <w:p w14:paraId="79BA787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FF2A81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366105CC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14:paraId="79E505E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14:paraId="6AA247AA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2B336E5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14:paraId="08C8F70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 w:rsidRPr="00BF1DE3">
        <w:rPr>
          <w:b/>
          <w:i/>
          <w:color w:val="000000"/>
          <w:sz w:val="22"/>
        </w:rPr>
        <w:t xml:space="preserve">MS = </w:t>
      </w:r>
      <w:r w:rsidRPr="00BF1DE3">
        <w:rPr>
          <w:rFonts w:ascii="Arial" w:hAnsi="Arial" w:cs="Arial"/>
          <w:b/>
          <w:color w:val="000000"/>
        </w:rPr>
        <w:t>0.0448</w:t>
      </w:r>
    </w:p>
    <w:p w14:paraId="282C50AC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 w:rsidRPr="00BF1DE3">
        <w:rPr>
          <w:b/>
          <w:i/>
          <w:color w:val="000000"/>
          <w:sz w:val="22"/>
        </w:rPr>
        <w:t xml:space="preserve">MS1 = </w:t>
      </w:r>
      <w:r w:rsidRPr="00BF1DE3">
        <w:rPr>
          <w:rFonts w:ascii="Arial" w:hAnsi="Arial" w:cs="Arial"/>
          <w:b/>
          <w:color w:val="000000"/>
        </w:rPr>
        <w:t>0.56</w:t>
      </w:r>
    </w:p>
    <w:p w14:paraId="25EA2FC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68BA8877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Марка ЛКМ: Лак БТ-577</w:t>
      </w:r>
    </w:p>
    <w:p w14:paraId="6CFD545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1C6E1010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Способ окраски: Пневматический</w:t>
      </w:r>
    </w:p>
    <w:p w14:paraId="321CE6B4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7C20208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 w:rsidRPr="00BF1DE3">
        <w:rPr>
          <w:b/>
          <w:i/>
          <w:color w:val="000000"/>
          <w:sz w:val="22"/>
        </w:rPr>
        <w:t xml:space="preserve">F2 = </w:t>
      </w:r>
      <w:r w:rsidRPr="00BF1DE3">
        <w:rPr>
          <w:rFonts w:ascii="Arial" w:hAnsi="Arial" w:cs="Arial"/>
          <w:b/>
          <w:color w:val="000000"/>
        </w:rPr>
        <w:t>63</w:t>
      </w:r>
    </w:p>
    <w:p w14:paraId="12F4D35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639B1CF8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0650E958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03716A7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 w:rsidRPr="00BF1DE3">
        <w:rPr>
          <w:b/>
          <w:i/>
          <w:color w:val="000000"/>
          <w:sz w:val="22"/>
        </w:rPr>
        <w:t xml:space="preserve">FPI = </w:t>
      </w:r>
      <w:r w:rsidRPr="00BF1DE3">
        <w:rPr>
          <w:rFonts w:ascii="Arial" w:hAnsi="Arial" w:cs="Arial"/>
          <w:b/>
          <w:color w:val="000000"/>
        </w:rPr>
        <w:t>57.4</w:t>
      </w:r>
    </w:p>
    <w:p w14:paraId="12AF5BC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6A79E9B7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 w:rsidRPr="00BF1DE3">
        <w:rPr>
          <w:b/>
          <w:i/>
          <w:color w:val="000000"/>
          <w:sz w:val="22"/>
        </w:rPr>
        <w:t xml:space="preserve">DP = </w:t>
      </w:r>
      <w:r w:rsidRPr="00BF1DE3">
        <w:rPr>
          <w:rFonts w:ascii="Arial" w:hAnsi="Arial" w:cs="Arial"/>
          <w:b/>
          <w:color w:val="000000"/>
        </w:rPr>
        <w:t>100</w:t>
      </w:r>
    </w:p>
    <w:p w14:paraId="4C63CC1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 w:rsidRPr="00BF1DE3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0.0448 · 63 · 57.4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BF1DE3">
        <w:rPr>
          <w:rFonts w:ascii="Arial" w:hAnsi="Arial" w:cs="Arial"/>
          <w:b/>
          <w:color w:val="000000"/>
        </w:rPr>
        <w:t>0.016200576</w:t>
      </w:r>
    </w:p>
    <w:p w14:paraId="48C962D1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 w:rsidRPr="00BF1DE3"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0.56 · 63 · 57.4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 w:rsidRPr="00BF1DE3">
        <w:rPr>
          <w:rFonts w:ascii="Arial" w:hAnsi="Arial" w:cs="Arial"/>
          <w:b/>
          <w:color w:val="000000"/>
        </w:rPr>
        <w:t>0.056252</w:t>
      </w:r>
    </w:p>
    <w:p w14:paraId="78385715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38C096FE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>Примесь: 2752 Уайт-спирит (1294*)</w:t>
      </w:r>
    </w:p>
    <w:p w14:paraId="31432919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501F4148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 w:rsidRPr="00BF1DE3">
        <w:rPr>
          <w:b/>
          <w:i/>
          <w:color w:val="000000"/>
          <w:sz w:val="22"/>
        </w:rPr>
        <w:t xml:space="preserve">FPI = </w:t>
      </w:r>
      <w:r w:rsidRPr="00BF1DE3">
        <w:rPr>
          <w:rFonts w:ascii="Arial" w:hAnsi="Arial" w:cs="Arial"/>
          <w:b/>
          <w:color w:val="000000"/>
        </w:rPr>
        <w:t>42.6</w:t>
      </w:r>
    </w:p>
    <w:p w14:paraId="72006B9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38D1D45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 w:rsidRPr="00BF1DE3">
        <w:rPr>
          <w:b/>
          <w:i/>
          <w:color w:val="000000"/>
          <w:sz w:val="22"/>
        </w:rPr>
        <w:t xml:space="preserve">DP = </w:t>
      </w:r>
      <w:r w:rsidRPr="00BF1DE3">
        <w:rPr>
          <w:rFonts w:ascii="Arial" w:hAnsi="Arial" w:cs="Arial"/>
          <w:b/>
          <w:color w:val="000000"/>
        </w:rPr>
        <w:t>100</w:t>
      </w:r>
    </w:p>
    <w:p w14:paraId="07635594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 w:rsidRPr="00BF1DE3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0.0448 · 63 · 42.6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BF1DE3">
        <w:rPr>
          <w:rFonts w:ascii="Arial" w:hAnsi="Arial" w:cs="Arial"/>
          <w:b/>
          <w:color w:val="000000"/>
        </w:rPr>
        <w:t>0.012023424</w:t>
      </w:r>
    </w:p>
    <w:p w14:paraId="507F567F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 w:rsidRPr="00BF1DE3"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0.56 · 63 · 42.6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 w:rsidRPr="00BF1DE3">
        <w:rPr>
          <w:rFonts w:ascii="Arial" w:hAnsi="Arial" w:cs="Arial"/>
          <w:b/>
          <w:color w:val="000000"/>
        </w:rPr>
        <w:t>0.041748</w:t>
      </w:r>
    </w:p>
    <w:p w14:paraId="1101B2DE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36F74FE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Расчет выбросов окрасочного аэрозоля:</w:t>
      </w:r>
    </w:p>
    <w:p w14:paraId="574A41C8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3171724C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>Примесь: 2902 Взвешенные частицы (116)</w:t>
      </w:r>
    </w:p>
    <w:p w14:paraId="2D05DAA6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2300FD10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Доля аэрозоля при окраске, для данного способа окраски (табл. 3), %, </w:t>
      </w:r>
      <w:r w:rsidRPr="00BF1DE3">
        <w:rPr>
          <w:b/>
          <w:i/>
          <w:color w:val="000000"/>
          <w:sz w:val="22"/>
        </w:rPr>
        <w:t xml:space="preserve">DK = </w:t>
      </w:r>
      <w:r w:rsidRPr="00BF1DE3">
        <w:rPr>
          <w:rFonts w:ascii="Arial" w:hAnsi="Arial" w:cs="Arial"/>
          <w:b/>
          <w:color w:val="000000"/>
        </w:rPr>
        <w:t>30</w:t>
      </w:r>
    </w:p>
    <w:p w14:paraId="1D02279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 ЗВ (1), т/год, </w:t>
      </w:r>
      <w:r w:rsidRPr="00BF1DE3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KOC · MS · (100-F2) · DK · 10</w:t>
      </w:r>
      <w:r>
        <w:rPr>
          <w:b/>
          <w:i/>
          <w:color w:val="000000"/>
          <w:vertAlign w:val="superscript"/>
        </w:rPr>
        <w:t>-4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0.0448 · (100-63) · 30 · 10</w:t>
      </w:r>
      <w:r>
        <w:rPr>
          <w:b/>
          <w:color w:val="000000"/>
          <w:vertAlign w:val="superscript"/>
        </w:rPr>
        <w:t>-4</w:t>
      </w:r>
      <w:r>
        <w:rPr>
          <w:b/>
          <w:color w:val="000000"/>
        </w:rPr>
        <w:t xml:space="preserve"> = </w:t>
      </w:r>
      <w:r w:rsidRPr="00BF1DE3">
        <w:rPr>
          <w:rFonts w:ascii="Arial" w:hAnsi="Arial" w:cs="Arial"/>
          <w:b/>
          <w:color w:val="000000"/>
        </w:rPr>
        <w:t>0.0049728</w:t>
      </w:r>
    </w:p>
    <w:p w14:paraId="5EAD2FC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(2), г/с, </w:t>
      </w:r>
      <w:r w:rsidRPr="00BF1DE3"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KOC · MS1 · (100-F2) · DK / (3.6 ·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0.56 · (100-63) · 30 / (3.6 ·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) = </w:t>
      </w:r>
      <w:r w:rsidRPr="00BF1DE3">
        <w:rPr>
          <w:rFonts w:ascii="Arial" w:hAnsi="Arial" w:cs="Arial"/>
          <w:b/>
          <w:color w:val="000000"/>
        </w:rPr>
        <w:t>0.01726666667</w:t>
      </w:r>
    </w:p>
    <w:p w14:paraId="217CB81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0BD9D2F0" w14:textId="77777777" w:rsidR="00BF1DE3" w:rsidRPr="00BF1DE3" w:rsidRDefault="00BF1DE3" w:rsidP="00BF1DE3">
      <w:pPr>
        <w:rPr>
          <w:b/>
          <w:i/>
          <w:color w:val="000000"/>
          <w:sz w:val="22"/>
        </w:rPr>
      </w:pPr>
      <w:r w:rsidRPr="00BF1DE3">
        <w:rPr>
          <w:b/>
          <w:i/>
          <w:color w:val="000000"/>
          <w:sz w:val="22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F1DE3" w14:paraId="3A16FFF4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8EF8" w14:textId="1F66004B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BDBF" w14:textId="2726101E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39C0" w14:textId="7A4524B0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7436" w14:textId="499D7351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F1DE3" w14:paraId="777BA3AB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0EA3C" w14:textId="5D42DA78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C7F3" w14:textId="68C41777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1B269" w14:textId="45C52352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0.056252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626CF" w14:textId="36E8DAA1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0.016200576</w:t>
            </w:r>
          </w:p>
        </w:tc>
      </w:tr>
      <w:tr w:rsidR="00BF1DE3" w14:paraId="764BAD49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980F" w14:textId="5043CA05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2752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31F9" w14:textId="53AA0F70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CB9D" w14:textId="3E1F0B90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0.041748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1BAD" w14:textId="480B5EEA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0.012023424</w:t>
            </w:r>
          </w:p>
        </w:tc>
      </w:tr>
      <w:tr w:rsidR="00BF1DE3" w14:paraId="42AE16D3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B67C7" w14:textId="2BAE69D4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913FB" w14:textId="5D1EC74D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8A74" w14:textId="00D0B449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0.01726666667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C712A" w14:textId="61A109CB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0.0049728</w:t>
            </w:r>
          </w:p>
        </w:tc>
      </w:tr>
    </w:tbl>
    <w:p w14:paraId="1F39A305" w14:textId="7A019034" w:rsidR="00BF1DE3" w:rsidRPr="00BF1DE3" w:rsidRDefault="00BF1DE3" w:rsidP="00BF1DE3">
      <w:pPr>
        <w:rPr>
          <w:color w:val="000000"/>
          <w:sz w:val="22"/>
        </w:rPr>
      </w:pPr>
    </w:p>
    <w:p w14:paraId="0D92A8C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6D325BB7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449FDC77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0B6A1262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3791D21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ЭРА v3.0.404</w:t>
      </w:r>
    </w:p>
    <w:p w14:paraId="4BABA01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5634B95C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Дата:27.02.25 Время:17:42:36</w:t>
      </w:r>
    </w:p>
    <w:p w14:paraId="09CB213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4889D83A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  <w:r w:rsidRPr="00BF1DE3">
        <w:rPr>
          <w:b/>
          <w:color w:val="000000"/>
          <w:sz w:val="28"/>
        </w:rPr>
        <w:t xml:space="preserve">               РАСЧЕТ ВАЛОВЫХ ВЫБРОСОВ</w:t>
      </w:r>
    </w:p>
    <w:p w14:paraId="052BB694" w14:textId="77777777" w:rsidR="00BF1DE3" w:rsidRPr="00BF1DE3" w:rsidRDefault="00BF1DE3" w:rsidP="00BF1DE3">
      <w:pPr>
        <w:jc w:val="center"/>
        <w:rPr>
          <w:b/>
          <w:color w:val="000000"/>
          <w:sz w:val="28"/>
        </w:rPr>
      </w:pPr>
    </w:p>
    <w:p w14:paraId="4402B1B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Город: 018, Жалагаш</w:t>
      </w:r>
    </w:p>
    <w:p w14:paraId="11DDFCA5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Объект: 0002, Вариант 1 СТР-ВО КАМЕРЫ ЗАПУСКА И ПРИЕМА ОЧИСТНЫХ УСТРОЙСТВ НА СП-6 Арыскум</w:t>
      </w:r>
    </w:p>
    <w:p w14:paraId="737C9813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5B87056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загрязнения: 6007</w:t>
      </w:r>
    </w:p>
    <w:p w14:paraId="506D9B2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Источник выделения: 6007 09, Гидроизоляция битумом</w:t>
      </w:r>
    </w:p>
    <w:p w14:paraId="4B17EAA1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13DE352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1. Методика расчета выбросов вредных веществ от предприятий дорожно-строительной отрасли, в т.ч. АБЗ. Приложение №12 к Приказу Министра охраны окружающей среды Республики Казахстан от 18.04.2008 №100-п</w:t>
      </w:r>
    </w:p>
    <w:p w14:paraId="3F320E86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2. "Сборник методик по расчету выбросов вредных в атмосферу</w:t>
      </w:r>
    </w:p>
    <w:p w14:paraId="098B960C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14:paraId="0AAAC30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п.6. Методика расчета выбросов вредных веществ при работе</w:t>
      </w:r>
    </w:p>
    <w:p w14:paraId="09DB8D4D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асфальтобетонных заводов</w:t>
      </w:r>
    </w:p>
    <w:p w14:paraId="11B75F7F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5A35D46B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  <w:r w:rsidRPr="00BF1DE3">
        <w:rPr>
          <w:rFonts w:ascii="Courier New" w:hAnsi="Courier New" w:cs="Courier New"/>
          <w:color w:val="000000"/>
          <w:sz w:val="22"/>
        </w:rPr>
        <w:t>Тип источника выделения: Битумоплавильная установка</w:t>
      </w:r>
    </w:p>
    <w:p w14:paraId="36F1AEE9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Время работы оборудования, ч/год, </w:t>
      </w:r>
      <w:r w:rsidRPr="00BF1DE3">
        <w:rPr>
          <w:b/>
          <w:i/>
          <w:color w:val="000000"/>
          <w:sz w:val="22"/>
        </w:rPr>
        <w:t xml:space="preserve">_T_ = </w:t>
      </w:r>
      <w:r w:rsidRPr="00BF1DE3">
        <w:rPr>
          <w:rFonts w:ascii="Arial" w:hAnsi="Arial" w:cs="Arial"/>
          <w:b/>
          <w:color w:val="000000"/>
        </w:rPr>
        <w:t>30</w:t>
      </w:r>
    </w:p>
    <w:p w14:paraId="72FD78E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</w:p>
    <w:p w14:paraId="14EADD7B" w14:textId="77777777" w:rsidR="00BF1DE3" w:rsidRPr="00BF1DE3" w:rsidRDefault="00BF1DE3" w:rsidP="00BF1DE3">
      <w:pPr>
        <w:rPr>
          <w:b/>
          <w:i/>
          <w:color w:val="000000"/>
          <w:u w:val="single"/>
        </w:rPr>
      </w:pPr>
      <w:r w:rsidRPr="00BF1DE3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4C3D9BB1" w14:textId="77777777" w:rsidR="00BF1DE3" w:rsidRPr="00BF1DE3" w:rsidRDefault="00BF1DE3" w:rsidP="00BF1DE3">
      <w:pPr>
        <w:rPr>
          <w:b/>
          <w:i/>
          <w:color w:val="000000"/>
          <w:u w:val="single"/>
        </w:rPr>
      </w:pPr>
    </w:p>
    <w:p w14:paraId="24677BDD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Об'ем производства битума, т/год, </w:t>
      </w:r>
      <w:r w:rsidRPr="00BF1DE3">
        <w:rPr>
          <w:b/>
          <w:i/>
          <w:color w:val="000000"/>
          <w:sz w:val="22"/>
        </w:rPr>
        <w:t xml:space="preserve">MY = </w:t>
      </w:r>
      <w:r w:rsidRPr="00BF1DE3">
        <w:rPr>
          <w:rFonts w:ascii="Arial" w:hAnsi="Arial" w:cs="Arial"/>
          <w:b/>
          <w:color w:val="000000"/>
        </w:rPr>
        <w:t>0.64875</w:t>
      </w:r>
    </w:p>
    <w:p w14:paraId="75C49D5B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Валовый выброс, т/год (ф-ла 6.7[1]), </w:t>
      </w:r>
      <w:r w:rsidRPr="00BF1DE3">
        <w:rPr>
          <w:b/>
          <w:i/>
          <w:color w:val="000000"/>
          <w:sz w:val="22"/>
        </w:rPr>
        <w:t xml:space="preserve">_M_ = </w:t>
      </w:r>
      <w:r w:rsidRPr="00BF1DE3">
        <w:rPr>
          <w:b/>
          <w:i/>
          <w:color w:val="000000"/>
        </w:rPr>
        <w:t xml:space="preserve">(1 · MY) / 1000 = </w:t>
      </w:r>
      <w:r w:rsidRPr="00BF1DE3">
        <w:rPr>
          <w:b/>
          <w:color w:val="000000"/>
        </w:rPr>
        <w:t xml:space="preserve">(1 · 0.64875) / 1000 = </w:t>
      </w:r>
      <w:r w:rsidRPr="00BF1DE3">
        <w:rPr>
          <w:rFonts w:ascii="Arial" w:hAnsi="Arial" w:cs="Arial"/>
          <w:b/>
          <w:color w:val="000000"/>
        </w:rPr>
        <w:t>0.00064875</w:t>
      </w:r>
    </w:p>
    <w:p w14:paraId="46364EAA" w14:textId="77777777" w:rsidR="00BF1DE3" w:rsidRPr="00BF1DE3" w:rsidRDefault="00BF1DE3" w:rsidP="00BF1DE3">
      <w:pPr>
        <w:rPr>
          <w:rFonts w:ascii="Arial" w:hAnsi="Arial" w:cs="Arial"/>
          <w:b/>
          <w:color w:val="000000"/>
        </w:rPr>
      </w:pPr>
      <w:r w:rsidRPr="00BF1DE3"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 w:rsidRPr="00BF1DE3"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_M_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(_T_ · 3600) = </w:t>
      </w:r>
      <w:r>
        <w:rPr>
          <w:b/>
          <w:color w:val="000000"/>
        </w:rPr>
        <w:t>0.00064875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(30 · 3600) = </w:t>
      </w:r>
      <w:r w:rsidRPr="00BF1DE3">
        <w:rPr>
          <w:rFonts w:ascii="Arial" w:hAnsi="Arial" w:cs="Arial"/>
          <w:b/>
          <w:color w:val="000000"/>
        </w:rPr>
        <w:t>0.00600694444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F1DE3" w14:paraId="1AD54323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F1E5" w14:textId="027D45F9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C824" w14:textId="1AF21409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E0EC" w14:textId="53F7680D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A164" w14:textId="555F8FD7" w:rsidR="00BF1DE3" w:rsidRPr="00BF1DE3" w:rsidRDefault="00BF1DE3" w:rsidP="00BF1DE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F1DE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F1DE3" w14:paraId="59939937" w14:textId="77777777" w:rsidTr="00BF1DE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A715" w14:textId="0E69B1B1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AA78" w14:textId="07D29D8F" w:rsidR="00BF1DE3" w:rsidRPr="00BF1DE3" w:rsidRDefault="00BF1DE3" w:rsidP="00BF1DE3">
            <w:pPr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9ABB" w14:textId="35F32AA7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0.00600694444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CC94E" w14:textId="4CB808E2" w:rsidR="00BF1DE3" w:rsidRPr="00BF1DE3" w:rsidRDefault="00BF1DE3" w:rsidP="00BF1DE3">
            <w:pPr>
              <w:jc w:val="right"/>
              <w:rPr>
                <w:color w:val="000000"/>
                <w:sz w:val="22"/>
              </w:rPr>
            </w:pPr>
            <w:r w:rsidRPr="00BF1DE3">
              <w:rPr>
                <w:color w:val="000000"/>
                <w:sz w:val="22"/>
              </w:rPr>
              <w:t>0.00064875</w:t>
            </w:r>
          </w:p>
        </w:tc>
      </w:tr>
    </w:tbl>
    <w:p w14:paraId="29060FEE" w14:textId="4B399321" w:rsidR="00BF1DE3" w:rsidRPr="00BF1DE3" w:rsidRDefault="00BF1DE3" w:rsidP="00BF1DE3">
      <w:pPr>
        <w:rPr>
          <w:color w:val="000000"/>
          <w:sz w:val="22"/>
        </w:rPr>
      </w:pPr>
    </w:p>
    <w:p w14:paraId="3EEB10C9" w14:textId="77777777" w:rsidR="00BF1DE3" w:rsidRPr="00BF1DE3" w:rsidRDefault="00BF1DE3" w:rsidP="00BF1DE3">
      <w:pPr>
        <w:rPr>
          <w:rFonts w:ascii="Courier New" w:hAnsi="Courier New" w:cs="Courier New"/>
          <w:color w:val="000000"/>
          <w:sz w:val="22"/>
        </w:rPr>
      </w:pPr>
    </w:p>
    <w:p w14:paraId="3A3625E6" w14:textId="77777777" w:rsidR="00BF1DE3" w:rsidRPr="00BF1DE3" w:rsidRDefault="00BF1DE3" w:rsidP="00BF1DE3">
      <w:pPr>
        <w:rPr>
          <w:b/>
          <w:i/>
          <w:color w:val="000000"/>
          <w:sz w:val="22"/>
        </w:rPr>
      </w:pPr>
    </w:p>
    <w:p w14:paraId="7ACE2856" w14:textId="5AEFBD18" w:rsidR="00BF1DE3" w:rsidRPr="00BF1DE3" w:rsidRDefault="00BF1DE3" w:rsidP="00BF1DE3">
      <w:pPr>
        <w:jc w:val="center"/>
        <w:rPr>
          <w:color w:val="000000"/>
          <w:sz w:val="22"/>
        </w:rPr>
      </w:pPr>
    </w:p>
    <w:sectPr w:rsidR="00BF1DE3" w:rsidRPr="00BF1DE3" w:rsidSect="00BF1D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7DFC0" w14:textId="77777777" w:rsidR="00904F52" w:rsidRDefault="00904F52" w:rsidP="00BF1DE3">
      <w:r>
        <w:separator/>
      </w:r>
    </w:p>
  </w:endnote>
  <w:endnote w:type="continuationSeparator" w:id="0">
    <w:p w14:paraId="772F4A58" w14:textId="77777777" w:rsidR="00904F52" w:rsidRDefault="00904F52" w:rsidP="00BF1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E24D9" w14:textId="77777777" w:rsidR="00BF1DE3" w:rsidRDefault="00BF1DE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E2775" w14:textId="77777777" w:rsidR="00BF1DE3" w:rsidRDefault="00BF1D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E96F3" w14:textId="77777777" w:rsidR="00BF1DE3" w:rsidRDefault="00BF1D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5F8DE" w14:textId="77777777" w:rsidR="00904F52" w:rsidRDefault="00904F52" w:rsidP="00BF1DE3">
      <w:r>
        <w:separator/>
      </w:r>
    </w:p>
  </w:footnote>
  <w:footnote w:type="continuationSeparator" w:id="0">
    <w:p w14:paraId="3849A23B" w14:textId="77777777" w:rsidR="00904F52" w:rsidRDefault="00904F52" w:rsidP="00BF1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0D139" w14:textId="77777777" w:rsidR="00BF1DE3" w:rsidRDefault="00BF1D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6E68" w14:textId="77777777" w:rsidR="00BF1DE3" w:rsidRDefault="00BF1DE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900A5" w14:textId="77777777" w:rsidR="00BF1DE3" w:rsidRDefault="00BF1D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E3"/>
    <w:rsid w:val="007E7F81"/>
    <w:rsid w:val="00904F52"/>
    <w:rsid w:val="00BF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221C9"/>
  <w15:chartTrackingRefBased/>
  <w15:docId w15:val="{E4712D5B-9883-4E5C-B936-274E03EF8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D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D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BF1D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1D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0029\Tmp\4H11Z6Z8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4H11Z6Z8</Template>
  <TotalTime>1</TotalTime>
  <Pages>15</Pages>
  <Words>4607</Words>
  <Characters>26263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30809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Анастасия Есина</cp:lastModifiedBy>
  <cp:revision>2</cp:revision>
  <dcterms:created xsi:type="dcterms:W3CDTF">2025-02-27T12:45:00Z</dcterms:created>
  <dcterms:modified xsi:type="dcterms:W3CDTF">2025-02-27T12:45:00Z</dcterms:modified>
</cp:coreProperties>
</file>